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09D7F" w14:textId="77777777"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Pr="00235394">
        <w:t>V</w:t>
      </w:r>
      <w:r w:rsidR="00572957">
        <w:rPr>
          <w:rFonts w:hint="eastAsia"/>
          <w:lang w:eastAsia="zh-CN"/>
        </w:rPr>
        <w:t>0</w:t>
      </w:r>
      <w:r w:rsidRPr="00235394">
        <w:t>.</w:t>
      </w:r>
      <w:r w:rsidR="00572957">
        <w:rPr>
          <w:rFonts w:hint="eastAsia"/>
          <w:lang w:eastAsia="zh-CN"/>
        </w:rPr>
        <w:t>0</w:t>
      </w:r>
      <w:r w:rsidRPr="00235394">
        <w:t>.</w:t>
      </w:r>
      <w:r w:rsidR="00C77E67">
        <w:rPr>
          <w:rFonts w:hint="eastAsia"/>
          <w:lang w:eastAsia="zh-CN"/>
        </w:rPr>
        <w:t>1</w:t>
      </w:r>
      <w:r w:rsidRPr="00235394">
        <w:t xml:space="preserve"> </w:t>
      </w:r>
      <w:r w:rsidRPr="00235394">
        <w:rPr>
          <w:sz w:val="32"/>
        </w:rPr>
        <w:t>(</w:t>
      </w:r>
      <w:r w:rsidR="001E72DC">
        <w:rPr>
          <w:rFonts w:hint="eastAsia"/>
          <w:sz w:val="32"/>
          <w:lang w:eastAsia="zh-CN"/>
        </w:rPr>
        <w:t>2021</w:t>
      </w:r>
      <w:r w:rsidR="00572957">
        <w:rPr>
          <w:sz w:val="32"/>
        </w:rPr>
        <w:t>-</w:t>
      </w:r>
      <w:r w:rsidR="001E72DC">
        <w:rPr>
          <w:rFonts w:hint="eastAsia"/>
          <w:sz w:val="32"/>
          <w:lang w:eastAsia="zh-CN"/>
        </w:rPr>
        <w:t>10</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3rd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77777777" w:rsidR="00E8629F" w:rsidRPr="00235394" w:rsidRDefault="00572957">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1E72DC">
        <w:rPr>
          <w:rStyle w:val="ZGSM"/>
        </w:rPr>
        <w:t>7</w:t>
      </w:r>
      <w:r w:rsidR="00E8629F"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1"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09A09D9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1E72DC">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1"/>
    <w:p w14:paraId="09A09DA5" w14:textId="77777777" w:rsidR="00E8629F" w:rsidRPr="00235394" w:rsidRDefault="00E8629F">
      <w:pPr>
        <w:pStyle w:val="TT"/>
      </w:pPr>
      <w:r w:rsidRPr="00235394">
        <w:br w:type="page"/>
      </w:r>
      <w:r w:rsidRPr="00235394">
        <w:lastRenderedPageBreak/>
        <w:t>Contents</w:t>
      </w:r>
    </w:p>
    <w:p w14:paraId="09A09DA6" w14:textId="77777777" w:rsidR="00F45F9B"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F45F9B">
        <w:t>Foreword</w:t>
      </w:r>
      <w:r w:rsidR="00F45F9B">
        <w:tab/>
      </w:r>
      <w:r w:rsidR="00F45F9B">
        <w:fldChar w:fldCharType="begin"/>
      </w:r>
      <w:r w:rsidR="00F45F9B">
        <w:instrText xml:space="preserve"> PAGEREF _Toc85411608 \h </w:instrText>
      </w:r>
      <w:r w:rsidR="00F45F9B">
        <w:fldChar w:fldCharType="separate"/>
      </w:r>
      <w:r w:rsidR="00F45F9B">
        <w:t>4</w:t>
      </w:r>
      <w:r w:rsidR="00F45F9B">
        <w:fldChar w:fldCharType="end"/>
      </w:r>
    </w:p>
    <w:p w14:paraId="09A09DA7" w14:textId="77777777" w:rsidR="00F45F9B" w:rsidRDefault="00F45F9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_Toc85411609 \h </w:instrText>
      </w:r>
      <w:r>
        <w:fldChar w:fldCharType="separate"/>
      </w:r>
      <w:r>
        <w:t>5</w:t>
      </w:r>
      <w:r>
        <w:fldChar w:fldCharType="end"/>
      </w:r>
    </w:p>
    <w:p w14:paraId="09A09DA8" w14:textId="77777777" w:rsidR="00F45F9B" w:rsidRDefault="00F45F9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_Toc85411610 \h </w:instrText>
      </w:r>
      <w:r>
        <w:fldChar w:fldCharType="separate"/>
      </w:r>
      <w:r>
        <w:t>5</w:t>
      </w:r>
      <w:r>
        <w:fldChar w:fldCharType="end"/>
      </w:r>
    </w:p>
    <w:p w14:paraId="09A09DA9" w14:textId="77777777" w:rsidR="00F45F9B" w:rsidRDefault="00F45F9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_Toc85411611 \h </w:instrText>
      </w:r>
      <w:r>
        <w:fldChar w:fldCharType="separate"/>
      </w:r>
      <w:r>
        <w:t>5</w:t>
      </w:r>
      <w:r>
        <w:fldChar w:fldCharType="end"/>
      </w:r>
    </w:p>
    <w:p w14:paraId="09A09DAA" w14:textId="77777777" w:rsidR="00F45F9B" w:rsidRDefault="00F45F9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_Toc85411612 \h </w:instrText>
      </w:r>
      <w:r>
        <w:fldChar w:fldCharType="separate"/>
      </w:r>
      <w:r>
        <w:t>5</w:t>
      </w:r>
      <w:r>
        <w:fldChar w:fldCharType="end"/>
      </w:r>
    </w:p>
    <w:p w14:paraId="09A09DAB" w14:textId="77777777" w:rsidR="00F45F9B" w:rsidRDefault="00F45F9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_Toc85411613 \h </w:instrText>
      </w:r>
      <w:r>
        <w:fldChar w:fldCharType="separate"/>
      </w:r>
      <w:r>
        <w:t>6</w:t>
      </w:r>
      <w:r>
        <w:fldChar w:fldCharType="end"/>
      </w:r>
    </w:p>
    <w:p w14:paraId="09A09DAC" w14:textId="77777777" w:rsidR="00F45F9B" w:rsidRDefault="00F45F9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_Toc85411614 \h </w:instrText>
      </w:r>
      <w:r>
        <w:fldChar w:fldCharType="separate"/>
      </w:r>
      <w:r>
        <w:t>6</w:t>
      </w:r>
      <w:r>
        <w:fldChar w:fldCharType="end"/>
      </w:r>
    </w:p>
    <w:p w14:paraId="09A09DAD" w14:textId="77777777" w:rsidR="00F45F9B" w:rsidRDefault="00F45F9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_Toc85411615 \h </w:instrText>
      </w:r>
      <w:r>
        <w:fldChar w:fldCharType="separate"/>
      </w:r>
      <w:r>
        <w:t>6</w:t>
      </w:r>
      <w:r>
        <w:fldChar w:fldCharType="end"/>
      </w:r>
    </w:p>
    <w:p w14:paraId="09A09DAE" w14:textId="77777777" w:rsidR="00F45F9B" w:rsidRDefault="00F45F9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_Toc85411616 \h </w:instrText>
      </w:r>
      <w:r>
        <w:fldChar w:fldCharType="separate"/>
      </w:r>
      <w:r>
        <w:t>6</w:t>
      </w:r>
      <w:r>
        <w:fldChar w:fldCharType="end"/>
      </w:r>
    </w:p>
    <w:p w14:paraId="09A09DAF" w14:textId="77777777" w:rsidR="00F45F9B" w:rsidRDefault="00F45F9B">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_Toc85411617 \h </w:instrText>
      </w:r>
      <w:r>
        <w:fldChar w:fldCharType="separate"/>
      </w:r>
      <w:r>
        <w:t>7</w:t>
      </w:r>
      <w:r>
        <w:fldChar w:fldCharType="end"/>
      </w:r>
    </w:p>
    <w:p w14:paraId="09A09DB0" w14:textId="77777777" w:rsidR="00F45F9B" w:rsidRDefault="00F45F9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_Toc85411618 \h </w:instrText>
      </w:r>
      <w:r>
        <w:fldChar w:fldCharType="separate"/>
      </w:r>
      <w:r>
        <w:t>8</w:t>
      </w:r>
      <w:r>
        <w:fldChar w:fldCharType="end"/>
      </w:r>
    </w:p>
    <w:p w14:paraId="09A09DB1" w14:textId="77777777" w:rsidR="00F45F9B" w:rsidRDefault="00F45F9B">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Operating band and channel bandwidth</w:t>
      </w:r>
      <w:r>
        <w:tab/>
      </w:r>
      <w:r>
        <w:fldChar w:fldCharType="begin"/>
      </w:r>
      <w:r>
        <w:instrText xml:space="preserve"> PAGEREF _Toc85411619 \h </w:instrText>
      </w:r>
      <w:r>
        <w:fldChar w:fldCharType="separate"/>
      </w:r>
      <w:r>
        <w:t>8</w:t>
      </w:r>
      <w:r>
        <w:fldChar w:fldCharType="end"/>
      </w:r>
    </w:p>
    <w:p w14:paraId="09A09DB2" w14:textId="77777777" w:rsidR="00F45F9B" w:rsidRDefault="00F45F9B">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_Toc85411620 \h </w:instrText>
      </w:r>
      <w:r>
        <w:fldChar w:fldCharType="separate"/>
      </w:r>
      <w:r>
        <w:t>8</w:t>
      </w:r>
      <w:r>
        <w:fldChar w:fldCharType="end"/>
      </w:r>
    </w:p>
    <w:p w14:paraId="09A09DB3" w14:textId="77777777" w:rsidR="00F45F9B" w:rsidRDefault="00F45F9B">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_Toc85411621 \h </w:instrText>
      </w:r>
      <w:r>
        <w:fldChar w:fldCharType="separate"/>
      </w:r>
      <w:r>
        <w:t>8</w:t>
      </w:r>
      <w:r>
        <w:fldChar w:fldCharType="end"/>
      </w:r>
    </w:p>
    <w:p w14:paraId="09A09DB4" w14:textId="77777777" w:rsidR="00F45F9B" w:rsidRDefault="00F45F9B">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regulation requirement</w:t>
      </w:r>
      <w:r>
        <w:tab/>
      </w:r>
      <w:r>
        <w:fldChar w:fldCharType="begin"/>
      </w:r>
      <w:r>
        <w:instrText xml:space="preserve"> PAGEREF _Toc85411622 \h </w:instrText>
      </w:r>
      <w:r>
        <w:fldChar w:fldCharType="separate"/>
      </w:r>
      <w:r>
        <w:t>8</w:t>
      </w:r>
      <w:r>
        <w:fldChar w:fldCharType="end"/>
      </w:r>
    </w:p>
    <w:p w14:paraId="09A09DB5" w14:textId="77777777" w:rsidR="00F45F9B" w:rsidRDefault="00F45F9B">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List of band specific issues for </w:t>
      </w:r>
      <w:r>
        <w:rPr>
          <w:lang w:eastAsia="zh-CN"/>
        </w:rPr>
        <w:t>the US upper 700MHz A block frequency band</w:t>
      </w:r>
      <w:r>
        <w:tab/>
      </w:r>
      <w:r>
        <w:fldChar w:fldCharType="begin"/>
      </w:r>
      <w:r>
        <w:instrText xml:space="preserve"> PAGEREF _Toc85411623 \h </w:instrText>
      </w:r>
      <w:r>
        <w:fldChar w:fldCharType="separate"/>
      </w:r>
      <w:r>
        <w:t>8</w:t>
      </w:r>
      <w:r>
        <w:fldChar w:fldCharType="end"/>
      </w:r>
    </w:p>
    <w:p w14:paraId="09A09DB6" w14:textId="77777777" w:rsidR="00F45F9B" w:rsidRDefault="00F45F9B">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_Toc85411624 \h </w:instrText>
      </w:r>
      <w:r>
        <w:fldChar w:fldCharType="separate"/>
      </w:r>
      <w:r>
        <w:t>8</w:t>
      </w:r>
      <w:r>
        <w:fldChar w:fldCharType="end"/>
      </w:r>
    </w:p>
    <w:p w14:paraId="09A09DB7" w14:textId="77777777" w:rsidR="00F45F9B" w:rsidRDefault="00F45F9B">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_Toc85411625 \h </w:instrText>
      </w:r>
      <w:r>
        <w:fldChar w:fldCharType="separate"/>
      </w:r>
      <w:r>
        <w:t>8</w:t>
      </w:r>
      <w:r>
        <w:fldChar w:fldCharType="end"/>
      </w:r>
    </w:p>
    <w:p w14:paraId="09A09DB8" w14:textId="77777777" w:rsidR="00F45F9B" w:rsidRDefault="00F45F9B">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_Toc85411626 \h </w:instrText>
      </w:r>
      <w:r>
        <w:fldChar w:fldCharType="separate"/>
      </w:r>
      <w:r>
        <w:t>8</w:t>
      </w:r>
      <w:r>
        <w:fldChar w:fldCharType="end"/>
      </w:r>
    </w:p>
    <w:p w14:paraId="09A09DB9" w14:textId="77777777" w:rsidR="00F45F9B" w:rsidRDefault="00F45F9B">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Study of MSR specific issues</w:t>
      </w:r>
      <w:r>
        <w:tab/>
      </w:r>
      <w:r>
        <w:fldChar w:fldCharType="begin"/>
      </w:r>
      <w:r>
        <w:instrText xml:space="preserve"> PAGEREF _Toc85411627 \h </w:instrText>
      </w:r>
      <w:r>
        <w:fldChar w:fldCharType="separate"/>
      </w:r>
      <w:r>
        <w:t>9</w:t>
      </w:r>
      <w:r>
        <w:fldChar w:fldCharType="end"/>
      </w:r>
    </w:p>
    <w:p w14:paraId="09A09DBA" w14:textId="77777777" w:rsidR="00F45F9B" w:rsidRDefault="00F45F9B">
      <w:pPr>
        <w:pStyle w:val="TOC1"/>
        <w:rPr>
          <w:rFonts w:asciiTheme="minorHAnsi" w:eastAsiaTheme="minorEastAsia" w:hAnsiTheme="minorHAnsi" w:cstheme="minorBidi"/>
          <w:szCs w:val="22"/>
          <w:lang w:val="en-US" w:eastAsia="zh-CN"/>
        </w:rPr>
      </w:pPr>
      <w:r w:rsidRPr="009C52E9">
        <w:rPr>
          <w:lang w:val="en-US" w:eastAsia="zh-CN"/>
        </w:rPr>
        <w:t>9</w:t>
      </w:r>
      <w:r>
        <w:rPr>
          <w:rFonts w:asciiTheme="minorHAnsi" w:eastAsiaTheme="minorEastAsia" w:hAnsiTheme="minorHAnsi" w:cstheme="minorBidi"/>
          <w:szCs w:val="22"/>
          <w:lang w:val="en-US" w:eastAsia="zh-CN"/>
        </w:rPr>
        <w:tab/>
      </w:r>
      <w:r w:rsidRPr="009C52E9">
        <w:rPr>
          <w:lang w:val="en-US"/>
        </w:rPr>
        <w:t>Channel numbering for E-UTRA, MSR</w:t>
      </w:r>
      <w:r>
        <w:tab/>
      </w:r>
      <w:r>
        <w:fldChar w:fldCharType="begin"/>
      </w:r>
      <w:r>
        <w:instrText xml:space="preserve"> PAGEREF _Toc85411628 \h </w:instrText>
      </w:r>
      <w:r>
        <w:fldChar w:fldCharType="separate"/>
      </w:r>
      <w:r>
        <w:t>9</w:t>
      </w:r>
      <w:r>
        <w:fldChar w:fldCharType="end"/>
      </w:r>
    </w:p>
    <w:p w14:paraId="09A09DBB" w14:textId="77777777" w:rsidR="00F45F9B" w:rsidRDefault="00F45F9B">
      <w:pPr>
        <w:pStyle w:val="TOC1"/>
        <w:rPr>
          <w:rFonts w:asciiTheme="minorHAnsi" w:eastAsiaTheme="minorEastAsia" w:hAnsiTheme="minorHAnsi" w:cstheme="minorBidi"/>
          <w:szCs w:val="22"/>
          <w:lang w:val="en-US" w:eastAsia="zh-CN"/>
        </w:rPr>
      </w:pPr>
      <w:r>
        <w:t>1</w:t>
      </w:r>
      <w:r>
        <w:rPr>
          <w:lang w:eastAsia="zh-CN"/>
        </w:rPr>
        <w:t>0</w:t>
      </w:r>
      <w:r>
        <w:rPr>
          <w:rFonts w:asciiTheme="minorHAnsi" w:eastAsiaTheme="minorEastAsia" w:hAnsiTheme="minorHAnsi" w:cstheme="minorBidi"/>
          <w:szCs w:val="22"/>
          <w:lang w:val="en-US" w:eastAsia="zh-CN"/>
        </w:rPr>
        <w:tab/>
      </w:r>
      <w:r>
        <w:t>Required changes to E-UTRA and MSR specifications</w:t>
      </w:r>
      <w:r>
        <w:tab/>
      </w:r>
      <w:r>
        <w:fldChar w:fldCharType="begin"/>
      </w:r>
      <w:r>
        <w:instrText xml:space="preserve"> PAGEREF _Toc85411629 \h </w:instrText>
      </w:r>
      <w:r>
        <w:fldChar w:fldCharType="separate"/>
      </w:r>
      <w:r>
        <w:t>9</w:t>
      </w:r>
      <w:r>
        <w:fldChar w:fldCharType="end"/>
      </w:r>
    </w:p>
    <w:p w14:paraId="09A09DBC" w14:textId="77777777" w:rsidR="00F45F9B" w:rsidRDefault="00F45F9B">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_Toc85411630 \h </w:instrText>
      </w:r>
      <w:r>
        <w:fldChar w:fldCharType="separate"/>
      </w:r>
      <w:r>
        <w:t>10</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3" w:name="_Toc85411608"/>
      <w:r w:rsidRPr="00235394">
        <w:lastRenderedPageBreak/>
        <w:t>Foreword</w:t>
      </w:r>
      <w:bookmarkEnd w:id="3"/>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 xml:space="preserve">Version </w:t>
      </w:r>
      <w:proofErr w:type="spellStart"/>
      <w:r w:rsidRPr="00235394">
        <w:t>x.y.z</w:t>
      </w:r>
      <w:proofErr w:type="spellEnd"/>
    </w:p>
    <w:p w14:paraId="09A09DC2" w14:textId="77777777" w:rsidR="00E8629F" w:rsidRPr="00235394" w:rsidRDefault="00E8629F">
      <w:pPr>
        <w:pStyle w:val="B1"/>
      </w:pPr>
      <w:proofErr w:type="gramStart"/>
      <w:r w:rsidRPr="00235394">
        <w:t>where</w:t>
      </w:r>
      <w:proofErr w:type="gramEnd"/>
      <w:r w:rsidRPr="00235394">
        <w:t>:</w:t>
      </w:r>
    </w:p>
    <w:p w14:paraId="09A09DC3" w14:textId="77777777" w:rsidR="00E8629F" w:rsidRPr="00235394" w:rsidRDefault="00E8629F">
      <w:pPr>
        <w:pStyle w:val="B2"/>
      </w:pPr>
      <w:proofErr w:type="gramStart"/>
      <w:r w:rsidRPr="00235394">
        <w:t>x</w:t>
      </w:r>
      <w:proofErr w:type="gramEnd"/>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09A09DC8"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4" w:name="_Toc85411609"/>
      <w:r w:rsidRPr="00235394">
        <w:lastRenderedPageBreak/>
        <w:t>1</w:t>
      </w:r>
      <w:r w:rsidRPr="00235394">
        <w:tab/>
        <w:t>Scope</w:t>
      </w:r>
      <w:bookmarkEnd w:id="4"/>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5" w:name="_Toc85411610"/>
      <w:r w:rsidRPr="00235394">
        <w:t>2</w:t>
      </w:r>
      <w:r w:rsidRPr="00235394">
        <w:tab/>
        <w:t>References</w:t>
      </w:r>
      <w:bookmarkEnd w:id="5"/>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77777777" w:rsidR="00282213" w:rsidRPr="00235394" w:rsidRDefault="00282213" w:rsidP="007066FA">
      <w:pPr>
        <w:pStyle w:val="EX"/>
      </w:pPr>
      <w:r w:rsidRPr="00235394">
        <w:t>[1]</w:t>
      </w:r>
      <w:r w:rsidRPr="00235394">
        <w:tab/>
        <w:t>3GPP TR 21.905: "Vocabulary for 3GPP Specifications".</w:t>
      </w:r>
    </w:p>
    <w:p w14:paraId="09A09DD1" w14:textId="77777777" w:rsidR="00282213" w:rsidRDefault="00282213" w:rsidP="00282213">
      <w:pPr>
        <w:pStyle w:val="EX"/>
        <w:rPr>
          <w:lang w:eastAsia="zh-CN"/>
        </w:rPr>
      </w:pPr>
      <w:r w:rsidRPr="00235394">
        <w:t>[</w:t>
      </w:r>
      <w:r w:rsidRPr="00235394">
        <w:rPr>
          <w:noProof/>
        </w:rPr>
        <w:t>2</w:t>
      </w:r>
      <w:r w:rsidRPr="00235394">
        <w:t>]</w:t>
      </w:r>
      <w:r w:rsidRPr="00235394">
        <w:tab/>
      </w:r>
      <w:r w:rsidR="003D20B9">
        <w:rPr>
          <w:rFonts w:hint="eastAsia"/>
          <w:lang w:eastAsia="zh-CN"/>
        </w:rPr>
        <w:t>RP-</w:t>
      </w:r>
      <w:r w:rsidR="00FE3C94" w:rsidRPr="00FE3C94">
        <w:t xml:space="preserve"> </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09A09DD2" w14:textId="77777777" w:rsidR="003D20B9" w:rsidRDefault="003D20B9" w:rsidP="00282213">
      <w:pPr>
        <w:pStyle w:val="EX"/>
        <w:rPr>
          <w:lang w:eastAsia="zh-CN"/>
        </w:rPr>
      </w:pPr>
      <w:r>
        <w:rPr>
          <w:rFonts w:hint="eastAsia"/>
          <w:lang w:eastAsia="zh-CN"/>
        </w:rPr>
        <w:t xml:space="preserve">[3]                        </w:t>
      </w:r>
      <w:r w:rsidR="00AF467B" w:rsidRPr="00AF467B">
        <w:t>Reallocation of TV Channels 60-69, the 746-806</w:t>
      </w:r>
      <w:r w:rsidR="00AF467B">
        <w:t xml:space="preserve"> MHz Band, ET Docket No. 97-157</w:t>
      </w:r>
      <w:r w:rsidRPr="00CB064C">
        <w:t>.</w:t>
      </w:r>
    </w:p>
    <w:p w14:paraId="09A09DD3" w14:textId="77777777" w:rsidR="003D20B9" w:rsidRDefault="003D20B9" w:rsidP="00282213">
      <w:pPr>
        <w:pStyle w:val="EX"/>
        <w:rPr>
          <w:lang w:eastAsia="zh-CN"/>
        </w:rPr>
      </w:pPr>
      <w:r>
        <w:rPr>
          <w:rFonts w:hint="eastAsia"/>
          <w:lang w:eastAsia="zh-CN"/>
        </w:rPr>
        <w:t xml:space="preserve">[4]                        </w:t>
      </w:r>
      <w:hyperlink r:id="rId12" w:history="1">
        <w:r w:rsidR="00AF467B" w:rsidRPr="00C4765B">
          <w:rPr>
            <w:rStyle w:val="Hyperlink"/>
            <w:lang w:eastAsia="zh-CN"/>
          </w:rPr>
          <w:t>https://www.fcc.gov/wireless/bureau-divisions/mobility-division/lower-700-mhz-service</w:t>
        </w:r>
      </w:hyperlink>
      <w:r w:rsidRPr="00CB064C">
        <w:rPr>
          <w:lang w:eastAsia="zh-CN"/>
        </w:rPr>
        <w:t>.</w:t>
      </w:r>
    </w:p>
    <w:p w14:paraId="09A09DD4" w14:textId="77777777" w:rsidR="00AF467B" w:rsidRPr="00235394" w:rsidRDefault="00AF467B" w:rsidP="00AF467B">
      <w:pPr>
        <w:pStyle w:val="EX"/>
      </w:pPr>
      <w:r>
        <w:t>[5</w:t>
      </w:r>
      <w:r w:rsidRPr="00235394">
        <w:t>]</w:t>
      </w:r>
      <w:r w:rsidRPr="00235394">
        <w:tab/>
      </w:r>
      <w:r w:rsidRPr="00AF467B">
        <w:t xml:space="preserve">Middle Class Tax Relief and Job Creation Act of 2012, Pub. </w:t>
      </w:r>
      <w:proofErr w:type="gramStart"/>
      <w:r w:rsidRPr="00AF467B">
        <w:t>L. No. 112-96</w:t>
      </w:r>
      <w:r>
        <w:t>, 126 Stat. 156 (2012)</w:t>
      </w:r>
      <w:r w:rsidRPr="00235394">
        <w:t>.</w:t>
      </w:r>
      <w:proofErr w:type="gramEnd"/>
    </w:p>
    <w:p w14:paraId="09A09DD5" w14:textId="77777777" w:rsidR="00AF467B" w:rsidRDefault="00AF467B" w:rsidP="00AF467B">
      <w:pPr>
        <w:pStyle w:val="EX"/>
        <w:rPr>
          <w:lang w:eastAsia="zh-CN"/>
        </w:rPr>
      </w:pPr>
      <w:r w:rsidRPr="00235394">
        <w:t>[</w:t>
      </w:r>
      <w:r>
        <w:rPr>
          <w:noProof/>
        </w:rPr>
        <w:t>6</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77777" w:rsidR="00AF467B" w:rsidRDefault="00AF467B" w:rsidP="00AF467B">
      <w:pPr>
        <w:pStyle w:val="EX"/>
        <w:rPr>
          <w:lang w:eastAsia="zh-CN"/>
        </w:rPr>
      </w:pPr>
      <w:r>
        <w:rPr>
          <w:rFonts w:hint="eastAsia"/>
          <w:lang w:eastAsia="zh-CN"/>
        </w:rPr>
        <w:t xml:space="preserve">[7]                        </w:t>
      </w:r>
      <w:r w:rsidRPr="00AF467B">
        <w:t>3GPP TS 36.101 V15.3.0 (2018-07), Table 5.5-1 E-UTRA frequency bands</w:t>
      </w:r>
      <w:r w:rsidRPr="00CB064C">
        <w:t>.</w:t>
      </w:r>
    </w:p>
    <w:p w14:paraId="09A09DD7" w14:textId="77777777" w:rsidR="00AF467B" w:rsidRPr="00235394" w:rsidRDefault="00AF467B" w:rsidP="00AF467B">
      <w:pPr>
        <w:pStyle w:val="EX"/>
      </w:pPr>
      <w:r>
        <w:t>[8</w:t>
      </w:r>
      <w:r w:rsidRPr="00235394">
        <w:t>]</w:t>
      </w:r>
      <w:r w:rsidRPr="00235394">
        <w:tab/>
      </w:r>
      <w:r w:rsidRPr="00AF467B">
        <w:t>Reallocation and Service Rules for the 698-746 MHz Spectrum Band, GN Docket No. 01-74</w:t>
      </w:r>
      <w:r>
        <w:t>.</w:t>
      </w: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6" w:name="_Toc85411611"/>
      <w:r w:rsidRPr="00235394">
        <w:t>3</w:t>
      </w:r>
      <w:r w:rsidRPr="00235394">
        <w:tab/>
      </w:r>
      <w:r w:rsidR="00367724" w:rsidRPr="00235394">
        <w:t>Definitions, symbols and abbreviations</w:t>
      </w:r>
      <w:bookmarkEnd w:id="6"/>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7" w:name="_Toc85411612"/>
      <w:r w:rsidRPr="00235394">
        <w:t>3.1</w:t>
      </w:r>
      <w:r w:rsidRPr="00235394">
        <w:tab/>
        <w:t>Definitions</w:t>
      </w:r>
      <w:bookmarkEnd w:id="7"/>
    </w:p>
    <w:p w14:paraId="09A09DDD"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14:paraId="09A09DE0" w14:textId="77777777"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14:paraId="09A09DE1" w14:textId="77777777" w:rsidR="00E8629F" w:rsidRPr="00235394" w:rsidRDefault="00E8629F">
      <w:pPr>
        <w:pStyle w:val="Heading2"/>
      </w:pPr>
      <w:bookmarkStart w:id="13" w:name="_Toc85411613"/>
      <w:r w:rsidRPr="00235394">
        <w:lastRenderedPageBreak/>
        <w:t>3.2</w:t>
      </w:r>
      <w:r w:rsidRPr="00235394">
        <w:tab/>
        <w:t>Symbols</w:t>
      </w:r>
      <w:bookmarkEnd w:id="13"/>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w:t>
      </w:r>
      <w:proofErr w:type="gramStart"/>
      <w:r w:rsidRPr="00235394">
        <w:t>symbol</w:t>
      </w:r>
      <w:proofErr w:type="gramEnd"/>
      <w:r w:rsidRPr="00235394">
        <w:t>&gt;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4" w:name="_Toc85411614"/>
      <w:r w:rsidRPr="00235394">
        <w:t>3.3</w:t>
      </w:r>
      <w:r w:rsidRPr="00235394">
        <w:tab/>
        <w:t>Abbreviations</w:t>
      </w:r>
      <w:bookmarkEnd w:id="14"/>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9A09DE8" w14:textId="77777777" w:rsidR="00E8629F" w:rsidRPr="00235394" w:rsidRDefault="00E8629F">
      <w:pPr>
        <w:pStyle w:val="Guidance"/>
        <w:keepNext/>
      </w:pPr>
      <w:r w:rsidRPr="00235394">
        <w:t>Abbreviation format (EW)</w:t>
      </w: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5" w:name="_Toc459205399"/>
      <w:bookmarkStart w:id="16" w:name="_Toc85411615"/>
      <w:r>
        <w:t>4</w:t>
      </w:r>
      <w:r>
        <w:tab/>
        <w:t>Background</w:t>
      </w:r>
      <w:bookmarkEnd w:id="15"/>
      <w:bookmarkEnd w:id="16"/>
    </w:p>
    <w:p w14:paraId="09A09DEB" w14:textId="77777777" w:rsidR="00436F09" w:rsidRPr="007F5C36" w:rsidRDefault="00436F09" w:rsidP="00436F09">
      <w:pPr>
        <w:pStyle w:val="Heading2"/>
      </w:pPr>
      <w:bookmarkStart w:id="17" w:name="_Toc511072932"/>
      <w:bookmarkStart w:id="18" w:name="_Toc85411616"/>
      <w:r w:rsidRPr="007F5C36">
        <w:t>4.1</w:t>
      </w:r>
      <w:r w:rsidRPr="007F5C36">
        <w:tab/>
        <w:t>Justification</w:t>
      </w:r>
      <w:bookmarkEnd w:id="17"/>
      <w:bookmarkEnd w:id="18"/>
    </w:p>
    <w:p w14:paraId="09A09DEC" w14:textId="1925897F" w:rsidR="00436F09" w:rsidRDefault="00FA18D0" w:rsidP="00436F09">
      <w:r>
        <w:t xml:space="preserve">During </w:t>
      </w:r>
      <w:r w:rsidR="00B43114">
        <w:t>the RAN#93-e</w:t>
      </w:r>
      <w:r>
        <w:t xml:space="preserve">, the </w:t>
      </w:r>
      <w:r w:rsidR="00436F09">
        <w:t>WI</w:t>
      </w:r>
      <w:r>
        <w:t xml:space="preserve"> to introduce</w:t>
      </w:r>
      <w:r w:rsidRPr="00FE3C94">
        <w:t xml:space="preserve"> </w:t>
      </w:r>
      <w:r>
        <w:t>U</w:t>
      </w:r>
      <w:r w:rsidRPr="00FE3C94">
        <w:t xml:space="preserve">pper 700MHz </w:t>
      </w:r>
      <w:proofErr w:type="gramStart"/>
      <w:r w:rsidRPr="00FE3C94">
        <w:t>A</w:t>
      </w:r>
      <w:proofErr w:type="gramEnd"/>
      <w:r w:rsidRPr="00FE3C94">
        <w:t xml:space="preserve"> </w:t>
      </w:r>
      <w:r w:rsidR="00B43114">
        <w:t>B</w:t>
      </w:r>
      <w:r w:rsidRPr="00FE3C94">
        <w:t xml:space="preserve">lock E-UTRA band for the </w:t>
      </w:r>
      <w:r w:rsidR="00400290" w:rsidRPr="00FE3C94">
        <w:t>US</w:t>
      </w:r>
      <w:r w:rsidR="00400290" w:rsidDel="00FA18D0">
        <w:t xml:space="preserve"> </w:t>
      </w:r>
      <w:r w:rsidR="00400290">
        <w:t>was</w:t>
      </w:r>
      <w:r>
        <w:t xml:space="preserve"> approved </w:t>
      </w:r>
      <w:r w:rsidR="00AF467B">
        <w:t>[2]</w:t>
      </w:r>
      <w:r>
        <w:t>.</w:t>
      </w:r>
      <w:r w:rsidR="00AF467B">
        <w:t xml:space="preserve"> </w:t>
      </w:r>
      <w:r>
        <w:t>The</w:t>
      </w:r>
      <w:r w:rsidR="00436F09">
        <w:t xml:space="preserve"> A Block i</w:t>
      </w:r>
      <w:r w:rsidR="00AF467B">
        <w:t>n the Upper 700 MHz Band Plan [3</w:t>
      </w:r>
      <w:proofErr w:type="gramStart"/>
      <w:r w:rsidR="00436F09">
        <w:t>],</w:t>
      </w:r>
      <w:proofErr w:type="gramEnd"/>
      <w:r w:rsidR="00436F09">
        <w:t xml:space="preserve"> </w:t>
      </w:r>
      <w:r>
        <w:t xml:space="preserve">is </w:t>
      </w:r>
      <w:r w:rsidR="00436F09">
        <w:t>shown in Figure 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Figure 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AF467B">
        <w:t xml:space="preserve"> [4</w:t>
      </w:r>
      <w:r w:rsidR="00436F09">
        <w:t>]</w:t>
      </w:r>
      <w:r w:rsidR="00436F09" w:rsidRPr="0045786B">
        <w:t xml:space="preserve">. </w:t>
      </w:r>
      <w:bookmarkStart w:id="19" w:name="_GoBack"/>
      <w:bookmarkEnd w:id="19"/>
    </w:p>
    <w:p w14:paraId="09A09DED" w14:textId="77777777" w:rsidR="00436F09" w:rsidRDefault="00F418A1" w:rsidP="00436F09">
      <w:pPr>
        <w:jc w:val="center"/>
      </w:pPr>
      <w:r w:rsidRPr="00436F09">
        <w:rPr>
          <w:noProof/>
          <w:lang w:eastAsia="zh-CN"/>
        </w:rPr>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77777777" w:rsidR="00436F09" w:rsidRDefault="00436F09" w:rsidP="00436F09">
      <w:pPr>
        <w:jc w:val="center"/>
        <w:rPr>
          <w:b/>
          <w:lang w:eastAsia="zh-CN"/>
        </w:rPr>
      </w:pPr>
      <w:r w:rsidRPr="00C360BE">
        <w:rPr>
          <w:b/>
          <w:lang w:eastAsia="zh-CN"/>
        </w:rPr>
        <w:t xml:space="preserve">Figure 1 </w:t>
      </w:r>
      <w:r>
        <w:rPr>
          <w:b/>
          <w:lang w:eastAsia="zh-CN"/>
        </w:rPr>
        <w:t xml:space="preserve">– </w:t>
      </w:r>
      <w:r w:rsidRPr="00C360BE">
        <w:rPr>
          <w:b/>
          <w:lang w:eastAsia="zh-CN"/>
        </w:rPr>
        <w:t xml:space="preserve">FCC </w:t>
      </w:r>
      <w:r>
        <w:rPr>
          <w:b/>
          <w:lang w:eastAsia="zh-CN"/>
        </w:rPr>
        <w:t>Upper</w:t>
      </w:r>
      <w:r w:rsidRPr="00C360BE">
        <w:rPr>
          <w:b/>
          <w:lang w:eastAsia="zh-CN"/>
        </w:rPr>
        <w:t xml:space="preserve"> 700 MHz Band</w:t>
      </w:r>
      <w:r>
        <w:rPr>
          <w:b/>
          <w:lang w:eastAsia="zh-CN"/>
        </w:rPr>
        <w:t xml:space="preserve"> P</w:t>
      </w:r>
      <w:r w:rsidRPr="00C360BE">
        <w:rPr>
          <w:b/>
          <w:lang w:eastAsia="zh-CN"/>
        </w:rPr>
        <w:t>lan</w:t>
      </w:r>
    </w:p>
    <w:p w14:paraId="09A09DEF" w14:textId="5EFBA95A" w:rsidR="00436F09" w:rsidRDefault="00436F09" w:rsidP="00436F09">
      <w:pPr>
        <w:rPr>
          <w:b/>
          <w:lang w:eastAsia="zh-CN"/>
        </w:rPr>
      </w:pPr>
      <w:r>
        <w:t>The FCC combined the D Block with the Broadband port</w:t>
      </w:r>
      <w:r w:rsidR="00AF467B">
        <w:t>ion of the Public Safety band [5] [6</w:t>
      </w:r>
      <w:r>
        <w:t xml:space="preserve">] to provide </w:t>
      </w:r>
      <w:r w:rsidR="00400290">
        <w:t>broadband public safety services; which were</w:t>
      </w:r>
      <w:r>
        <w:t xml:space="preserve"> standardized by 3GPP as Band 14.</w:t>
      </w:r>
    </w:p>
    <w:p w14:paraId="09A09DF0" w14:textId="77777777" w:rsidR="00436F09" w:rsidRDefault="00436F09" w:rsidP="00436F09">
      <w:pPr>
        <w:rPr>
          <w:lang w:eastAsia="zh-CN"/>
        </w:rPr>
      </w:pPr>
      <w:r>
        <w:rPr>
          <w:lang w:eastAsia="zh-CN"/>
        </w:rPr>
        <w:t>The existing 3GPP Band Classes in the whole 700 MHz band for the North America (NAM) is shown in Figure 2. In addition to Band 14, Upper 700 MHz C Block became Band 13</w:t>
      </w:r>
      <w:r w:rsidR="00AF467B">
        <w:rPr>
          <w:lang w:eastAsia="zh-CN"/>
        </w:rPr>
        <w:t xml:space="preserve"> [7</w:t>
      </w:r>
      <w:r>
        <w:rPr>
          <w:lang w:eastAsia="zh-CN"/>
        </w:rPr>
        <w:t xml:space="preserve">]. Figure 2 also includes the Lower 700 MHz Band </w:t>
      </w:r>
      <w:r w:rsidR="00AF467B">
        <w:rPr>
          <w:lang w:eastAsia="zh-CN"/>
        </w:rPr>
        <w:t>[8</w:t>
      </w:r>
      <w:r>
        <w:rPr>
          <w:lang w:eastAsia="zh-CN"/>
        </w:rPr>
        <w:t xml:space="preserve">] with the following 3GPP bands </w:t>
      </w:r>
      <w:r w:rsidR="00AF467B">
        <w:rPr>
          <w:lang w:eastAsia="zh-CN"/>
        </w:rPr>
        <w:t>[7</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lastRenderedPageBreak/>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77777777" w:rsidR="00436F09" w:rsidRDefault="00436F09" w:rsidP="00436F09">
      <w:pPr>
        <w:jc w:val="center"/>
        <w:rPr>
          <w:b/>
          <w:lang w:eastAsia="zh-CN"/>
        </w:rPr>
      </w:pPr>
      <w:r w:rsidRPr="00C360BE">
        <w:rPr>
          <w:b/>
          <w:lang w:eastAsia="zh-CN"/>
        </w:rPr>
        <w:t xml:space="preserve">Figure </w:t>
      </w:r>
      <w:r>
        <w:rPr>
          <w:b/>
          <w:lang w:eastAsia="zh-CN"/>
        </w:rPr>
        <w:t xml:space="preserve">2 – </w:t>
      </w:r>
      <w:r w:rsidRPr="00C360BE">
        <w:rPr>
          <w:b/>
          <w:lang w:eastAsia="zh-CN"/>
        </w:rPr>
        <w:t>700 MHz Band</w:t>
      </w:r>
      <w:r>
        <w:rPr>
          <w:b/>
          <w:lang w:eastAsia="zh-CN"/>
        </w:rPr>
        <w:t xml:space="preserve"> P</w:t>
      </w:r>
      <w:r w:rsidRPr="00C360BE">
        <w:rPr>
          <w:b/>
          <w:lang w:eastAsia="zh-CN"/>
        </w:rPr>
        <w:t>lan</w:t>
      </w:r>
      <w:r>
        <w:rPr>
          <w:b/>
          <w:lang w:eastAsia="zh-CN"/>
        </w:rPr>
        <w:t xml:space="preserve"> and 3GPP Band Classes</w:t>
      </w:r>
    </w:p>
    <w:p w14:paraId="09A09DF3" w14:textId="77777777" w:rsidR="00436F09" w:rsidRDefault="00436F09" w:rsidP="00436F09">
      <w:pPr>
        <w:rPr>
          <w:lang w:eastAsia="zh-CN"/>
        </w:rPr>
      </w:pPr>
      <w:r>
        <w:rPr>
          <w:lang w:eastAsia="zh-CN"/>
        </w:rPr>
        <w:t xml:space="preserve">From regulatory point of view, the Upper 700 MHz </w:t>
      </w:r>
      <w:proofErr w:type="gramStart"/>
      <w:r>
        <w:rPr>
          <w:lang w:eastAsia="zh-CN"/>
        </w:rPr>
        <w:t>A</w:t>
      </w:r>
      <w:proofErr w:type="gramEnd"/>
      <w:r>
        <w:rPr>
          <w:lang w:eastAsia="zh-CN"/>
        </w:rPr>
        <w:t xml:space="preserve">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7777777" w:rsidR="00436F09" w:rsidRDefault="00436F09" w:rsidP="00436F09">
      <w:pPr>
        <w:rPr>
          <w:lang w:eastAsia="zh-CN"/>
        </w:rPr>
      </w:pPr>
      <w:r>
        <w:rPr>
          <w:lang w:eastAsia="zh-CN"/>
        </w:rPr>
        <w:t>Recently, Band 85 was created by adding a 1+1 MHz guard band to Band 12 [7].  This was facilitated by the vacating of the adjoining spectrum by the TV broadcasters [7].  The guard bands are intended to be allocated for stand-alone NB-</w:t>
      </w:r>
      <w:proofErr w:type="spellStart"/>
      <w:r>
        <w:rPr>
          <w:lang w:eastAsia="zh-CN"/>
        </w:rPr>
        <w:t>IoT</w:t>
      </w:r>
      <w:proofErr w:type="spellEnd"/>
      <w:r>
        <w:rPr>
          <w:lang w:eastAsia="zh-CN"/>
        </w:rPr>
        <w:t xml:space="preserve"> carriers.  The successful standardization of Band 85 demonstrated that NB-</w:t>
      </w:r>
      <w:proofErr w:type="spellStart"/>
      <w:r>
        <w:rPr>
          <w:lang w:eastAsia="zh-CN"/>
        </w:rPr>
        <w:t>IoT</w:t>
      </w:r>
      <w:proofErr w:type="spellEnd"/>
      <w:r>
        <w:rPr>
          <w:lang w:eastAsia="zh-CN"/>
        </w:rPr>
        <w:t xml:space="preserve"> can coexist with other services in the 700MHz Band.</w:t>
      </w:r>
    </w:p>
    <w:p w14:paraId="09A09DF6" w14:textId="77777777" w:rsidR="00436F09" w:rsidRDefault="00436F09" w:rsidP="00436F09">
      <w:r>
        <w:rPr>
          <w:lang w:eastAsia="zh-CN"/>
        </w:rPr>
        <w:t xml:space="preserve">The proposed Upper 700 MHz </w:t>
      </w:r>
      <w:proofErr w:type="gramStart"/>
      <w:r>
        <w:rPr>
          <w:lang w:eastAsia="zh-CN"/>
        </w:rPr>
        <w:t>A</w:t>
      </w:r>
      <w:proofErr w:type="gramEnd"/>
      <w:r>
        <w:rPr>
          <w:lang w:eastAsia="zh-CN"/>
        </w:rPr>
        <w:t xml:space="preserve"> Block as a new stand-alone band for NB-</w:t>
      </w:r>
      <w:proofErr w:type="spellStart"/>
      <w:r>
        <w:rPr>
          <w:lang w:eastAsia="zh-CN"/>
        </w:rPr>
        <w:t>IoT</w:t>
      </w:r>
      <w:proofErr w:type="spellEnd"/>
      <w:r>
        <w:rPr>
          <w:lang w:eastAsia="zh-CN"/>
        </w:rPr>
        <w:t xml:space="preserve"> is shown in Figure 3. </w:t>
      </w:r>
      <w:r>
        <w:t xml:space="preserve">To be specific, the uplink band for this new band is 1 MHz, 787-788 MHz; the downlink band is 1 MHz, 757-758 MHz; the duplex spacing is 30 </w:t>
      </w:r>
      <w:proofErr w:type="spellStart"/>
      <w:r>
        <w:t>MHz.</w:t>
      </w:r>
      <w:proofErr w:type="spellEnd"/>
    </w:p>
    <w:p w14:paraId="09A09DF7" w14:textId="77777777" w:rsidR="00436F09" w:rsidRDefault="00436F09" w:rsidP="00436F09">
      <w:pPr>
        <w:rPr>
          <w:lang w:eastAsia="zh-CN"/>
        </w:rPr>
      </w:pPr>
    </w:p>
    <w:p w14:paraId="09A09DF8" w14:textId="77777777" w:rsidR="00436F09" w:rsidRDefault="00F418A1" w:rsidP="00436F09">
      <w:pPr>
        <w:rPr>
          <w:lang w:eastAsia="zh-CN"/>
        </w:rPr>
      </w:pPr>
      <w:r w:rsidRPr="00436F09">
        <w:rPr>
          <w:noProof/>
          <w:lang w:eastAsia="zh-CN"/>
        </w:rPr>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77777777" w:rsidR="00436F09" w:rsidRDefault="00436F09" w:rsidP="00436F09">
      <w:pPr>
        <w:jc w:val="center"/>
        <w:rPr>
          <w:b/>
          <w:lang w:eastAsia="zh-CN"/>
        </w:rPr>
      </w:pPr>
      <w:r w:rsidRPr="00C360BE">
        <w:rPr>
          <w:b/>
          <w:lang w:eastAsia="zh-CN"/>
        </w:rPr>
        <w:t>Fig</w:t>
      </w:r>
      <w:r>
        <w:rPr>
          <w:b/>
          <w:lang w:eastAsia="zh-CN"/>
        </w:rPr>
        <w:t xml:space="preserve">ure 3 – New Band Proposed for Upper 700 MHz </w:t>
      </w:r>
      <w:proofErr w:type="gramStart"/>
      <w:r>
        <w:rPr>
          <w:b/>
          <w:lang w:eastAsia="zh-CN"/>
        </w:rPr>
        <w:t>A</w:t>
      </w:r>
      <w:proofErr w:type="gramEnd"/>
      <w:r>
        <w:rPr>
          <w:b/>
          <w:lang w:eastAsia="zh-CN"/>
        </w:rPr>
        <w:t xml:space="preserve">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The 700 MHz band is a premium spectrum that exhibits excellent propagation characteristics, which makes it perfect for NB-</w:t>
      </w:r>
      <w:proofErr w:type="spellStart"/>
      <w:r>
        <w:rPr>
          <w:lang w:eastAsia="zh-CN"/>
        </w:rPr>
        <w:t>IoT</w:t>
      </w:r>
      <w:proofErr w:type="spellEnd"/>
      <w:r>
        <w:rPr>
          <w:lang w:eastAsia="zh-CN"/>
        </w:rPr>
        <w:t xml:space="preserve"> applications. The Upper 700 MHz </w:t>
      </w:r>
      <w:proofErr w:type="gramStart"/>
      <w:r>
        <w:rPr>
          <w:lang w:eastAsia="zh-CN"/>
        </w:rPr>
        <w:t>A</w:t>
      </w:r>
      <w:proofErr w:type="gramEnd"/>
      <w:r>
        <w:rPr>
          <w:lang w:eastAsia="zh-CN"/>
        </w:rPr>
        <w:t xml:space="preserve">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w:t>
      </w:r>
      <w:proofErr w:type="spellStart"/>
      <w:r>
        <w:rPr>
          <w:lang w:eastAsia="zh-CN"/>
        </w:rPr>
        <w:t>IoT</w:t>
      </w:r>
      <w:proofErr w:type="spellEnd"/>
      <w:r>
        <w:rPr>
          <w:lang w:eastAsia="zh-CN"/>
        </w:rPr>
        <w:t xml:space="preserve"> is an important vertical for 5G </w:t>
      </w:r>
      <w:proofErr w:type="spellStart"/>
      <w:r>
        <w:rPr>
          <w:lang w:eastAsia="zh-CN"/>
        </w:rPr>
        <w:t>mMTC</w:t>
      </w:r>
      <w:proofErr w:type="spellEnd"/>
      <w:r>
        <w:rPr>
          <w:lang w:eastAsia="zh-CN"/>
        </w:rPr>
        <w:t xml:space="preserve">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77777777" w:rsidR="00436F09" w:rsidRDefault="00436F09" w:rsidP="00436F09">
      <w:pPr>
        <w:rPr>
          <w:lang w:eastAsia="zh-CN"/>
        </w:rPr>
      </w:pPr>
      <w:r>
        <w:rPr>
          <w:lang w:eastAsia="zh-CN"/>
        </w:rPr>
        <w:t>The operation of NB-</w:t>
      </w:r>
      <w:proofErr w:type="spellStart"/>
      <w:r>
        <w:rPr>
          <w:lang w:eastAsia="zh-CN"/>
        </w:rPr>
        <w:t>IoT</w:t>
      </w:r>
      <w:proofErr w:type="spellEnd"/>
      <w:r>
        <w:rPr>
          <w:lang w:eastAsia="zh-CN"/>
        </w:rPr>
        <w:t xml:space="preserve"> in the Upper 700 MHz </w:t>
      </w:r>
      <w:proofErr w:type="gramStart"/>
      <w:r>
        <w:rPr>
          <w:lang w:eastAsia="zh-CN"/>
        </w:rPr>
        <w:t>A</w:t>
      </w:r>
      <w:proofErr w:type="gramEnd"/>
      <w:r>
        <w:rPr>
          <w:lang w:eastAsia="zh-CN"/>
        </w:rPr>
        <w:t xml:space="preserve"> Block has been successfully demonstrated in field commercial networks in North Florida region using FCC certified equipment for the past two years [8].   The required changes to implement NB-</w:t>
      </w:r>
      <w:proofErr w:type="spellStart"/>
      <w:r>
        <w:rPr>
          <w:lang w:eastAsia="zh-CN"/>
        </w:rPr>
        <w:t>IoT</w:t>
      </w:r>
      <w:proofErr w:type="spellEnd"/>
      <w:r>
        <w:rPr>
          <w:lang w:eastAsia="zh-CN"/>
        </w:rPr>
        <w:t xml:space="preserve"> on this band using existing 700 MHz capable devices and equipment were minimal.</w:t>
      </w:r>
    </w:p>
    <w:p w14:paraId="09A09DFD" w14:textId="77777777" w:rsidR="00436F09" w:rsidRPr="007F5C36" w:rsidRDefault="00436F09" w:rsidP="00436F09">
      <w:pPr>
        <w:pStyle w:val="Heading2"/>
      </w:pPr>
      <w:bookmarkStart w:id="20" w:name="_Toc511072933"/>
      <w:bookmarkStart w:id="21" w:name="_Toc85411617"/>
      <w:r w:rsidRPr="007F5C36">
        <w:t>4.2</w:t>
      </w:r>
      <w:r w:rsidRPr="007F5C36">
        <w:tab/>
        <w:t>Objectives</w:t>
      </w:r>
      <w:bookmarkEnd w:id="20"/>
      <w:bookmarkEnd w:id="21"/>
    </w:p>
    <w:p w14:paraId="09A09DFE" w14:textId="77777777" w:rsidR="00436F09" w:rsidRDefault="00436F09" w:rsidP="00436F09">
      <w:pPr>
        <w:ind w:right="-99"/>
        <w:rPr>
          <w:bCs/>
        </w:rPr>
      </w:pPr>
      <w:r>
        <w:rPr>
          <w:bCs/>
        </w:rPr>
        <w:t xml:space="preserve">The following are the core objectives of the Work Item: </w:t>
      </w:r>
    </w:p>
    <w:p w14:paraId="09A09DFF" w14:textId="77777777" w:rsidR="00436F09" w:rsidRDefault="00436F09" w:rsidP="00436F09">
      <w:pPr>
        <w:numPr>
          <w:ilvl w:val="0"/>
          <w:numId w:val="6"/>
        </w:numPr>
        <w:overflowPunct w:val="0"/>
        <w:autoSpaceDE w:val="0"/>
        <w:autoSpaceDN w:val="0"/>
        <w:adjustRightInd w:val="0"/>
        <w:ind w:right="-99"/>
        <w:textAlignment w:val="baseline"/>
        <w:rPr>
          <w:bCs/>
        </w:rPr>
      </w:pPr>
      <w:r w:rsidRPr="00093C03">
        <w:rPr>
          <w:bCs/>
        </w:rPr>
        <w:t>Study the need for any applicable co-location and/or co-</w:t>
      </w:r>
      <w:r w:rsidR="008C08D9" w:rsidRPr="00093C03">
        <w:rPr>
          <w:bCs/>
        </w:rPr>
        <w:t>existence</w:t>
      </w:r>
      <w:r w:rsidRPr="00093C03">
        <w:rPr>
          <w:bCs/>
        </w:rPr>
        <w:t xml:space="preserve"> requirements for the 700MHz NB-</w:t>
      </w:r>
      <w:proofErr w:type="spellStart"/>
      <w:r w:rsidRPr="00093C03">
        <w:rPr>
          <w:bCs/>
        </w:rPr>
        <w:t>IoT</w:t>
      </w:r>
      <w:proofErr w:type="spellEnd"/>
      <w:r w:rsidRPr="00093C03">
        <w:rPr>
          <w:bCs/>
        </w:rPr>
        <w:t xml:space="preserve"> band, considering regional regulations, and if needed specify the co-existence requirements</w:t>
      </w:r>
    </w:p>
    <w:p w14:paraId="09A09E00" w14:textId="77777777" w:rsidR="00436F09" w:rsidRDefault="00436F09" w:rsidP="00436F09">
      <w:pPr>
        <w:numPr>
          <w:ilvl w:val="0"/>
          <w:numId w:val="6"/>
        </w:numPr>
        <w:overflowPunct w:val="0"/>
        <w:autoSpaceDE w:val="0"/>
        <w:autoSpaceDN w:val="0"/>
        <w:adjustRightInd w:val="0"/>
        <w:ind w:right="-99"/>
        <w:textAlignment w:val="baseline"/>
        <w:rPr>
          <w:bCs/>
        </w:rPr>
      </w:pPr>
      <w:r>
        <w:rPr>
          <w:bCs/>
        </w:rPr>
        <w:t>Study any identified unique aspects specific to the proposed new band.</w:t>
      </w:r>
    </w:p>
    <w:p w14:paraId="09A09E01" w14:textId="77777777" w:rsidR="00436F09" w:rsidRDefault="00436F09" w:rsidP="00436F09">
      <w:pPr>
        <w:numPr>
          <w:ilvl w:val="0"/>
          <w:numId w:val="6"/>
        </w:numPr>
        <w:overflowPunct w:val="0"/>
        <w:autoSpaceDE w:val="0"/>
        <w:autoSpaceDN w:val="0"/>
        <w:adjustRightInd w:val="0"/>
        <w:spacing w:after="0"/>
        <w:ind w:right="-99"/>
        <w:textAlignment w:val="baseline"/>
      </w:pPr>
      <w:r w:rsidRPr="00A650EA">
        <w:t>Standa</w:t>
      </w:r>
      <w:r>
        <w:t xml:space="preserve">rdize a new </w:t>
      </w:r>
      <w:r w:rsidRPr="00A650EA">
        <w:t>FDD E-UTRA</w:t>
      </w:r>
      <w:r>
        <w:t xml:space="preserve"> operating</w:t>
      </w:r>
      <w:r w:rsidRPr="00A650EA">
        <w:t xml:space="preserve"> band</w:t>
      </w:r>
      <w:r w:rsidRPr="00EB0E34">
        <w:t xml:space="preserve"> </w:t>
      </w:r>
      <w:r>
        <w:t xml:space="preserve">based on the 2 MHz paired spectrum consisting of Upper 700 MHz </w:t>
      </w:r>
      <w:proofErr w:type="gramStart"/>
      <w:r>
        <w:t>A</w:t>
      </w:r>
      <w:proofErr w:type="gramEnd"/>
      <w:r>
        <w:t xml:space="preserve"> Block. To be specific, the uplink band for this new band is 1 MHz, 787-788 MHz; the downlink band is 1 MHz, 757-758 MHz; the duplex spacing is 30 </w:t>
      </w:r>
      <w:proofErr w:type="spellStart"/>
      <w:r>
        <w:t>MHz.</w:t>
      </w:r>
      <w:proofErr w:type="spellEnd"/>
      <w:r>
        <w:t xml:space="preserve"> Refer to </w:t>
      </w:r>
      <w:r w:rsidRPr="008225F0">
        <w:rPr>
          <w:lang w:eastAsia="zh-CN"/>
        </w:rPr>
        <w:t>Figure 3</w:t>
      </w:r>
      <w:r>
        <w:rPr>
          <w:b/>
          <w:lang w:eastAsia="zh-CN"/>
        </w:rPr>
        <w:t>.</w:t>
      </w:r>
    </w:p>
    <w:p w14:paraId="09A09E02" w14:textId="77777777" w:rsidR="00436F09" w:rsidRDefault="00436F09" w:rsidP="00436F09">
      <w:pPr>
        <w:numPr>
          <w:ilvl w:val="1"/>
          <w:numId w:val="6"/>
        </w:numPr>
        <w:overflowPunct w:val="0"/>
        <w:autoSpaceDE w:val="0"/>
        <w:autoSpaceDN w:val="0"/>
        <w:adjustRightInd w:val="0"/>
        <w:textAlignment w:val="baseline"/>
      </w:pPr>
      <w:r>
        <w:t>Support for 200 kHz</w:t>
      </w:r>
      <w:r w:rsidRPr="00E16E6A">
        <w:t xml:space="preserve"> bandwidth</w:t>
      </w:r>
    </w:p>
    <w:p w14:paraId="09A09E03" w14:textId="77777777" w:rsidR="00436F09" w:rsidRPr="00EB0E34" w:rsidRDefault="00436F09" w:rsidP="00436F09">
      <w:pPr>
        <w:numPr>
          <w:ilvl w:val="0"/>
          <w:numId w:val="6"/>
        </w:numPr>
        <w:overflowPunct w:val="0"/>
        <w:autoSpaceDE w:val="0"/>
        <w:autoSpaceDN w:val="0"/>
        <w:adjustRightInd w:val="0"/>
        <w:ind w:right="-99"/>
        <w:textAlignment w:val="baseline"/>
        <w:rPr>
          <w:bCs/>
        </w:rPr>
      </w:pPr>
      <w:r w:rsidRPr="00EB0E34">
        <w:rPr>
          <w:bCs/>
        </w:rPr>
        <w:lastRenderedPageBreak/>
        <w:t>Specify band numbering and RF characteristics of the new band</w:t>
      </w:r>
      <w:r>
        <w:rPr>
          <w:bCs/>
        </w:rPr>
        <w:t>.</w:t>
      </w:r>
    </w:p>
    <w:p w14:paraId="09A09E04" w14:textId="77777777" w:rsidR="00436F09" w:rsidRDefault="00436F09" w:rsidP="00436F09">
      <w:pPr>
        <w:numPr>
          <w:ilvl w:val="0"/>
          <w:numId w:val="6"/>
        </w:numPr>
        <w:overflowPunct w:val="0"/>
        <w:autoSpaceDE w:val="0"/>
        <w:autoSpaceDN w:val="0"/>
        <w:adjustRightInd w:val="0"/>
        <w:ind w:right="-99"/>
        <w:textAlignment w:val="baseline"/>
        <w:rPr>
          <w:bCs/>
        </w:rPr>
      </w:pPr>
      <w:r>
        <w:rPr>
          <w:bCs/>
        </w:rPr>
        <w:t xml:space="preserve">Ensure the new band supports only </w:t>
      </w:r>
      <w:r w:rsidRPr="001E51B3">
        <w:rPr>
          <w:bCs/>
        </w:rPr>
        <w:t>NB-</w:t>
      </w:r>
      <w:proofErr w:type="spellStart"/>
      <w:r w:rsidRPr="001E51B3">
        <w:rPr>
          <w:bCs/>
        </w:rPr>
        <w:t>IoT</w:t>
      </w:r>
      <w:proofErr w:type="spellEnd"/>
      <w:r>
        <w:rPr>
          <w:bCs/>
        </w:rPr>
        <w:t xml:space="preserve"> operation</w:t>
      </w:r>
      <w:r w:rsidRPr="001E51B3">
        <w:rPr>
          <w:bCs/>
        </w:rPr>
        <w:t>.</w:t>
      </w:r>
    </w:p>
    <w:p w14:paraId="09A09E05" w14:textId="77777777" w:rsidR="00436F09" w:rsidRPr="008C08D9" w:rsidRDefault="00436F09" w:rsidP="008C08D9">
      <w:pPr>
        <w:numPr>
          <w:ilvl w:val="0"/>
          <w:numId w:val="6"/>
        </w:numPr>
        <w:overflowPunct w:val="0"/>
        <w:autoSpaceDE w:val="0"/>
        <w:autoSpaceDN w:val="0"/>
        <w:adjustRightInd w:val="0"/>
        <w:ind w:right="-99"/>
        <w:textAlignment w:val="baseline"/>
        <w:rPr>
          <w:bCs/>
        </w:rPr>
      </w:pPr>
      <w:r w:rsidRPr="00A650EA">
        <w:rPr>
          <w:bCs/>
        </w:rPr>
        <w:t>Update the related</w:t>
      </w:r>
      <w:r>
        <w:rPr>
          <w:bCs/>
        </w:rPr>
        <w:t xml:space="preserve"> 3GPP</w:t>
      </w:r>
      <w:r w:rsidRPr="00A650EA">
        <w:rPr>
          <w:bCs/>
        </w:rPr>
        <w:t xml:space="preserve"> E-UTRA technical specifications </w:t>
      </w:r>
      <w:r w:rsidR="008C08D9">
        <w:rPr>
          <w:bCs/>
        </w:rPr>
        <w:t xml:space="preserve">for the core part </w:t>
      </w:r>
      <w:r w:rsidRPr="00A650EA">
        <w:rPr>
          <w:bCs/>
        </w:rPr>
        <w:t xml:space="preserve">to include support for the new band </w:t>
      </w:r>
    </w:p>
    <w:p w14:paraId="09A09E06" w14:textId="77777777" w:rsidR="00436F09" w:rsidRDefault="00436F09" w:rsidP="00436F09">
      <w:pPr>
        <w:numPr>
          <w:ilvl w:val="0"/>
          <w:numId w:val="7"/>
        </w:numPr>
        <w:overflowPunct w:val="0"/>
        <w:autoSpaceDE w:val="0"/>
        <w:autoSpaceDN w:val="0"/>
        <w:adjustRightInd w:val="0"/>
        <w:ind w:right="-99"/>
        <w:textAlignment w:val="baseline"/>
        <w:rPr>
          <w:bCs/>
        </w:rPr>
      </w:pPr>
      <w:r>
        <w:rPr>
          <w:bCs/>
        </w:rPr>
        <w:t xml:space="preserve">Update the related 3GPP E-UTRA technical specifications </w:t>
      </w:r>
      <w:r w:rsidR="008C08D9">
        <w:rPr>
          <w:bCs/>
        </w:rPr>
        <w:t xml:space="preserve">for the performance part </w:t>
      </w:r>
      <w:r>
        <w:rPr>
          <w:bCs/>
        </w:rPr>
        <w:t>to include support for the new band, if necessary.</w:t>
      </w:r>
    </w:p>
    <w:p w14:paraId="09A09E07" w14:textId="77777777" w:rsidR="003D20B9" w:rsidRDefault="003D20B9" w:rsidP="003D20B9">
      <w:pPr>
        <w:pStyle w:val="Heading1"/>
        <w:rPr>
          <w:lang w:eastAsia="zh-CN"/>
        </w:rPr>
      </w:pPr>
      <w:bookmarkStart w:id="22" w:name="_Toc459205400"/>
      <w:bookmarkStart w:id="23" w:name="_Toc85411618"/>
      <w:r>
        <w:t>5</w:t>
      </w:r>
      <w:r>
        <w:tab/>
      </w:r>
      <w:r w:rsidRPr="007B41A8">
        <w:t>Frequency band arrangements and regulatory background</w:t>
      </w:r>
      <w:bookmarkEnd w:id="22"/>
      <w:bookmarkEnd w:id="23"/>
    </w:p>
    <w:p w14:paraId="09A09E08" w14:textId="77777777" w:rsidR="008E4FD1" w:rsidRDefault="008E4FD1" w:rsidP="008E4FD1">
      <w:pPr>
        <w:pStyle w:val="Heading2"/>
      </w:pPr>
      <w:bookmarkStart w:id="24" w:name="_Toc85411619"/>
      <w:bookmarkStart w:id="25" w:name="_Toc345277135"/>
      <w:bookmarkStart w:id="26" w:name="_Toc459205401"/>
      <w:r>
        <w:t>5.1</w:t>
      </w:r>
      <w:r>
        <w:tab/>
      </w:r>
      <w:r w:rsidRPr="008E4FD1">
        <w:t>Operating band and channel bandwidth</w:t>
      </w:r>
      <w:bookmarkEnd w:id="24"/>
    </w:p>
    <w:p w14:paraId="09A09E09" w14:textId="77777777" w:rsidR="008E4FD1" w:rsidRDefault="008E4FD1" w:rsidP="008E4FD1">
      <w:pPr>
        <w:pStyle w:val="Guidance"/>
        <w:rPr>
          <w:lang w:eastAsia="zh-CN"/>
        </w:rPr>
      </w:pPr>
      <w:r>
        <w:rPr>
          <w:rFonts w:hint="eastAsia"/>
          <w:lang w:eastAsia="zh-CN"/>
        </w:rPr>
        <w:t>&lt;</w:t>
      </w:r>
      <w:r>
        <w:t>Text to be added</w:t>
      </w:r>
      <w:r>
        <w:rPr>
          <w:rFonts w:hint="eastAsia"/>
          <w:lang w:eastAsia="zh-CN"/>
        </w:rPr>
        <w:t>&gt;</w:t>
      </w:r>
    </w:p>
    <w:p w14:paraId="09A09E0A" w14:textId="77777777" w:rsidR="003D20B9" w:rsidRDefault="003D20B9" w:rsidP="003D20B9">
      <w:pPr>
        <w:pStyle w:val="Heading2"/>
      </w:pPr>
      <w:bookmarkStart w:id="27" w:name="_Toc85411620"/>
      <w:r>
        <w:t>5.</w:t>
      </w:r>
      <w:r w:rsidR="008E4FD1">
        <w:t>2</w:t>
      </w:r>
      <w:r>
        <w:tab/>
        <w:t>Adjacent 3GPP bands</w:t>
      </w:r>
      <w:bookmarkEnd w:id="25"/>
      <w:bookmarkEnd w:id="26"/>
      <w:bookmarkEnd w:id="27"/>
    </w:p>
    <w:p w14:paraId="09A09E0B"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0C" w14:textId="77777777" w:rsidR="003D20B9" w:rsidRDefault="003D20B9" w:rsidP="003D20B9">
      <w:pPr>
        <w:pStyle w:val="Heading2"/>
      </w:pPr>
      <w:bookmarkStart w:id="28" w:name="_Toc459205402"/>
      <w:bookmarkStart w:id="29" w:name="_Toc85411621"/>
      <w:bookmarkStart w:id="30" w:name="_Toc345277136"/>
      <w:r>
        <w:t>5.</w:t>
      </w:r>
      <w:r w:rsidR="008E4FD1">
        <w:t>3</w:t>
      </w:r>
      <w:r>
        <w:tab/>
      </w:r>
      <w:r>
        <w:rPr>
          <w:rFonts w:hint="eastAsia"/>
          <w:lang w:eastAsia="zh-CN"/>
        </w:rPr>
        <w:t xml:space="preserve">Nearby non-3GPP </w:t>
      </w:r>
      <w:r>
        <w:t>Services</w:t>
      </w:r>
      <w:bookmarkEnd w:id="28"/>
      <w:bookmarkEnd w:id="29"/>
      <w:r>
        <w:t xml:space="preserve"> </w:t>
      </w:r>
      <w:bookmarkEnd w:id="30"/>
    </w:p>
    <w:p w14:paraId="09A09E0D"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0E" w14:textId="77777777" w:rsidR="003D20B9" w:rsidRDefault="003D20B9" w:rsidP="003D20B9">
      <w:pPr>
        <w:pStyle w:val="Heading2"/>
        <w:rPr>
          <w:lang w:eastAsia="zh-CN"/>
        </w:rPr>
      </w:pPr>
      <w:bookmarkStart w:id="31" w:name="_Toc459205403"/>
      <w:bookmarkStart w:id="32" w:name="_Toc85411622"/>
      <w:r>
        <w:t>5.</w:t>
      </w:r>
      <w:r w:rsidR="008E4FD1">
        <w:rPr>
          <w:lang w:eastAsia="zh-CN"/>
        </w:rPr>
        <w:t>4</w:t>
      </w:r>
      <w:r>
        <w:tab/>
      </w:r>
      <w:r>
        <w:rPr>
          <w:rFonts w:hint="eastAsia"/>
          <w:lang w:eastAsia="zh-CN"/>
        </w:rPr>
        <w:t>FCC regulation requirement</w:t>
      </w:r>
      <w:bookmarkEnd w:id="31"/>
      <w:bookmarkEnd w:id="32"/>
    </w:p>
    <w:p w14:paraId="09A09E0F" w14:textId="77777777" w:rsidR="003D20B9" w:rsidRPr="002E4043" w:rsidRDefault="003D20B9" w:rsidP="003D20B9">
      <w:pPr>
        <w:pStyle w:val="Guidance"/>
        <w:rPr>
          <w:lang w:eastAsia="zh-CN"/>
        </w:rPr>
      </w:pPr>
      <w:r>
        <w:rPr>
          <w:rFonts w:hint="eastAsia"/>
          <w:lang w:eastAsia="zh-CN"/>
        </w:rPr>
        <w:t>&lt;</w:t>
      </w:r>
      <w:r>
        <w:t>Text to be added</w:t>
      </w:r>
      <w:r>
        <w:rPr>
          <w:rFonts w:hint="eastAsia"/>
          <w:lang w:eastAsia="zh-CN"/>
        </w:rPr>
        <w:t>&gt;</w:t>
      </w:r>
    </w:p>
    <w:p w14:paraId="09A09E10" w14:textId="77777777" w:rsidR="003D20B9" w:rsidRPr="002E4043" w:rsidRDefault="003D20B9" w:rsidP="003D20B9">
      <w:pPr>
        <w:pStyle w:val="Heading1"/>
        <w:rPr>
          <w:lang w:eastAsia="zh-CN"/>
        </w:rPr>
      </w:pPr>
      <w:bookmarkStart w:id="33" w:name="_Toc459205404"/>
      <w:bookmarkStart w:id="34" w:name="_Toc85411623"/>
      <w:r>
        <w:t>6</w:t>
      </w:r>
      <w:r>
        <w:tab/>
      </w:r>
      <w:r w:rsidRPr="007B41A8">
        <w:t>List of b</w:t>
      </w:r>
      <w:r>
        <w:t xml:space="preserve">and specific issues for </w:t>
      </w:r>
      <w:r w:rsidR="00D25600">
        <w:rPr>
          <w:lang w:eastAsia="zh-CN"/>
        </w:rPr>
        <w:t>the US</w:t>
      </w:r>
      <w:r w:rsidR="00D25600" w:rsidRPr="00D25600">
        <w:rPr>
          <w:lang w:eastAsia="zh-CN"/>
        </w:rPr>
        <w:t xml:space="preserve"> upper 700MHz A block</w:t>
      </w:r>
      <w:r>
        <w:rPr>
          <w:rFonts w:hint="eastAsia"/>
          <w:lang w:eastAsia="zh-CN"/>
        </w:rPr>
        <w:t xml:space="preserve"> frequency band</w:t>
      </w:r>
      <w:bookmarkEnd w:id="33"/>
      <w:bookmarkEnd w:id="34"/>
    </w:p>
    <w:p w14:paraId="09A09E11"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12" w14:textId="77777777" w:rsidR="003D20B9" w:rsidRDefault="003D20B9" w:rsidP="003D20B9">
      <w:pPr>
        <w:pStyle w:val="Heading1"/>
        <w:rPr>
          <w:lang w:eastAsia="zh-CN"/>
        </w:rPr>
      </w:pPr>
      <w:bookmarkStart w:id="35" w:name="_Toc459205406"/>
      <w:bookmarkStart w:id="36" w:name="_Toc85411624"/>
      <w:r>
        <w:rPr>
          <w:rFonts w:hint="eastAsia"/>
          <w:lang w:eastAsia="zh-CN"/>
        </w:rPr>
        <w:t>7</w:t>
      </w:r>
      <w:r>
        <w:tab/>
      </w:r>
      <w:r w:rsidRPr="003946F0">
        <w:t>Study of E-UTRA specific issues</w:t>
      </w:r>
      <w:bookmarkEnd w:id="35"/>
      <w:bookmarkEnd w:id="36"/>
    </w:p>
    <w:p w14:paraId="09A09E13" w14:textId="77777777" w:rsidR="003D20B9" w:rsidRDefault="003D20B9" w:rsidP="003D20B9">
      <w:pPr>
        <w:pStyle w:val="Heading2"/>
        <w:rPr>
          <w:lang w:eastAsia="zh-CN"/>
        </w:rPr>
      </w:pPr>
      <w:bookmarkStart w:id="37" w:name="_Toc459205407"/>
      <w:bookmarkStart w:id="38" w:name="_Toc85411625"/>
      <w:r>
        <w:rPr>
          <w:rFonts w:hint="eastAsia"/>
          <w:lang w:eastAsia="zh-CN"/>
        </w:rPr>
        <w:t>7</w:t>
      </w:r>
      <w:r>
        <w:t>.1</w:t>
      </w:r>
      <w:r>
        <w:tab/>
      </w:r>
      <w:r>
        <w:rPr>
          <w:rFonts w:hint="eastAsia"/>
          <w:lang w:eastAsia="zh-CN"/>
        </w:rPr>
        <w:t>UE aspect issues</w:t>
      </w:r>
      <w:bookmarkEnd w:id="37"/>
      <w:bookmarkEnd w:id="38"/>
    </w:p>
    <w:p w14:paraId="09A09E14" w14:textId="77777777" w:rsidR="003D20B9" w:rsidRPr="001A3C16" w:rsidRDefault="003D20B9" w:rsidP="003D20B9">
      <w:pPr>
        <w:pStyle w:val="Guidance"/>
        <w:rPr>
          <w:lang w:eastAsia="zh-CN"/>
        </w:rPr>
      </w:pPr>
      <w:r>
        <w:rPr>
          <w:rFonts w:hint="eastAsia"/>
          <w:lang w:eastAsia="zh-CN"/>
        </w:rPr>
        <w:t>&lt;</w:t>
      </w:r>
      <w:r>
        <w:t>Text to be added</w:t>
      </w:r>
      <w:r>
        <w:rPr>
          <w:rFonts w:hint="eastAsia"/>
          <w:lang w:eastAsia="zh-CN"/>
        </w:rPr>
        <w:t>&gt;</w:t>
      </w:r>
    </w:p>
    <w:p w14:paraId="09A09E15" w14:textId="77777777" w:rsidR="003D20B9" w:rsidRPr="002E4043" w:rsidRDefault="00F63DE8" w:rsidP="003D20B9">
      <w:pPr>
        <w:pStyle w:val="Heading2"/>
        <w:rPr>
          <w:lang w:eastAsia="zh-CN"/>
        </w:rPr>
      </w:pPr>
      <w:bookmarkStart w:id="39" w:name="_Toc459205411"/>
      <w:bookmarkStart w:id="40" w:name="_Toc85411626"/>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39"/>
      <w:bookmarkEnd w:id="40"/>
    </w:p>
    <w:p w14:paraId="09A09E16"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17" w14:textId="77777777" w:rsidR="003D20B9" w:rsidRDefault="003D20B9" w:rsidP="003D20B9"/>
    <w:p w14:paraId="09A09E18" w14:textId="77777777" w:rsidR="003D20B9" w:rsidRDefault="00F63DE8" w:rsidP="003D20B9">
      <w:pPr>
        <w:pStyle w:val="Heading1"/>
        <w:tabs>
          <w:tab w:val="left" w:pos="1890"/>
        </w:tabs>
      </w:pPr>
      <w:bookmarkStart w:id="41" w:name="_Toc459205412"/>
      <w:bookmarkStart w:id="42" w:name="_Toc85411627"/>
      <w:r>
        <w:rPr>
          <w:rFonts w:hint="eastAsia"/>
          <w:lang w:eastAsia="zh-CN"/>
        </w:rPr>
        <w:lastRenderedPageBreak/>
        <w:t>8</w:t>
      </w:r>
      <w:r w:rsidR="003D20B9">
        <w:tab/>
        <w:t>Study of MSR specific issues</w:t>
      </w:r>
      <w:bookmarkEnd w:id="41"/>
      <w:bookmarkEnd w:id="42"/>
    </w:p>
    <w:p w14:paraId="09A09E19" w14:textId="77777777" w:rsidR="003D20B9" w:rsidRDefault="003D20B9" w:rsidP="003D20B9">
      <w:pPr>
        <w:pStyle w:val="Guidance"/>
      </w:pPr>
      <w:r>
        <w:t>Text to be added</w:t>
      </w:r>
    </w:p>
    <w:p w14:paraId="09A09E1A" w14:textId="77777777" w:rsidR="003D20B9" w:rsidRPr="00511555" w:rsidRDefault="00F63DE8" w:rsidP="003D20B9">
      <w:pPr>
        <w:pStyle w:val="Heading1"/>
        <w:rPr>
          <w:lang w:val="en-US"/>
        </w:rPr>
      </w:pPr>
      <w:bookmarkStart w:id="43" w:name="_Toc459205413"/>
      <w:bookmarkStart w:id="44" w:name="_Toc85411628"/>
      <w:r>
        <w:rPr>
          <w:rFonts w:hint="eastAsia"/>
          <w:lang w:val="en-US" w:eastAsia="zh-CN"/>
        </w:rPr>
        <w:t>9</w:t>
      </w:r>
      <w:r w:rsidR="003D20B9" w:rsidRPr="00511555">
        <w:rPr>
          <w:lang w:val="en-US"/>
        </w:rPr>
        <w:tab/>
        <w:t>Channel numbering for E-UTRA, MSR</w:t>
      </w:r>
      <w:bookmarkEnd w:id="43"/>
      <w:bookmarkEnd w:id="44"/>
    </w:p>
    <w:p w14:paraId="09A09E1B"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1C" w14:textId="77777777" w:rsidR="003D20B9" w:rsidRDefault="003D20B9" w:rsidP="003D20B9">
      <w:pPr>
        <w:pStyle w:val="Heading1"/>
      </w:pPr>
      <w:bookmarkStart w:id="45" w:name="_Toc459205414"/>
      <w:bookmarkStart w:id="46" w:name="_Toc85411629"/>
      <w:r>
        <w:t>1</w:t>
      </w:r>
      <w:r w:rsidR="00F63DE8">
        <w:rPr>
          <w:rFonts w:hint="eastAsia"/>
          <w:lang w:eastAsia="zh-CN"/>
        </w:rPr>
        <w:t>0</w:t>
      </w:r>
      <w:r>
        <w:tab/>
      </w:r>
      <w:r w:rsidRPr="00A83D45">
        <w:t>Required changes to E-UTRA</w:t>
      </w:r>
      <w:r>
        <w:t xml:space="preserve"> and </w:t>
      </w:r>
      <w:r w:rsidRPr="00A83D45">
        <w:t>MSR</w:t>
      </w:r>
      <w:r>
        <w:t xml:space="preserve"> </w:t>
      </w:r>
      <w:r w:rsidRPr="00A83D45">
        <w:t>specifications</w:t>
      </w:r>
      <w:bookmarkEnd w:id="45"/>
      <w:bookmarkEnd w:id="46"/>
    </w:p>
    <w:p w14:paraId="09A09E1D"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1E" w14:textId="77777777" w:rsidR="003D20B9" w:rsidRDefault="003D20B9" w:rsidP="003D20B9">
      <w:pPr>
        <w:pStyle w:val="Heading9"/>
      </w:pPr>
      <w:bookmarkStart w:id="47" w:name="_Toc449843135"/>
      <w:bookmarkStart w:id="48" w:name="_Toc454789384"/>
      <w:bookmarkStart w:id="49" w:name="historyclause"/>
      <w:bookmarkStart w:id="50" w:name="_Toc345380288"/>
      <w:bookmarkStart w:id="51" w:name="_Toc345380467"/>
      <w:bookmarkStart w:id="52" w:name="_Toc345380552"/>
      <w:bookmarkStart w:id="53" w:name="_Toc345380637"/>
      <w:bookmarkStart w:id="54" w:name="_Toc345380722"/>
      <w:bookmarkStart w:id="55" w:name="_Toc345381662"/>
      <w:bookmarkStart w:id="56" w:name="_Toc345381826"/>
      <w:bookmarkStart w:id="57" w:name="_Toc345381963"/>
      <w:bookmarkStart w:id="58" w:name="_Toc345382408"/>
      <w:bookmarkStart w:id="59" w:name="_Toc345382493"/>
      <w:bookmarkStart w:id="60" w:name="_Toc345382599"/>
      <w:bookmarkStart w:id="61" w:name="_Toc345382760"/>
      <w:bookmarkStart w:id="62" w:name="_Toc345382845"/>
      <w:bookmarkStart w:id="63" w:name="_Toc345383119"/>
      <w:bookmarkStart w:id="64" w:name="_Toc345383291"/>
      <w:bookmarkStart w:id="65" w:name="_Toc345383962"/>
      <w:bookmarkStart w:id="66" w:name="_Toc345384247"/>
      <w:bookmarkStart w:id="67" w:name="_Toc345384828"/>
      <w:bookmarkStart w:id="68" w:name="_Toc345385032"/>
      <w:bookmarkStart w:id="69" w:name="_Toc345386113"/>
      <w:bookmarkStart w:id="70" w:name="_Toc345405449"/>
      <w:bookmarkStart w:id="71" w:name="_Toc345405610"/>
      <w:bookmarkStart w:id="72" w:name="_Toc345405695"/>
      <w:bookmarkStart w:id="73" w:name="_Toc345405780"/>
      <w:bookmarkStart w:id="74" w:name="_Toc345405865"/>
      <w:bookmarkStart w:id="75" w:name="_Toc345406215"/>
      <w:bookmarkStart w:id="76" w:name="_Toc345406563"/>
      <w:bookmarkStart w:id="77" w:name="_Toc345406648"/>
      <w:bookmarkStart w:id="78" w:name="_Toc345406733"/>
      <w:bookmarkStart w:id="79" w:name="_Toc345406818"/>
      <w:bookmarkStart w:id="80" w:name="_Toc345407140"/>
      <w:bookmarkStart w:id="81" w:name="_Toc345409574"/>
      <w:bookmarkStart w:id="82" w:name="_Toc345409684"/>
      <w:bookmarkStart w:id="83" w:name="_Toc345409769"/>
      <w:bookmarkStart w:id="84" w:name="_Toc345410565"/>
      <w:bookmarkStart w:id="85" w:name="_Toc345410650"/>
      <w:bookmarkStart w:id="86" w:name="_Toc345735882"/>
      <w:bookmarkStart w:id="87" w:name="_Toc345736201"/>
      <w:bookmarkStart w:id="88" w:name="_Toc345736286"/>
      <w:bookmarkStart w:id="89" w:name="_Toc351282584"/>
      <w:bookmarkStart w:id="90" w:name="_Toc374955690"/>
      <w:bookmarkStart w:id="91" w:name="_Toc436619030"/>
      <w:bookmarkStart w:id="92" w:name="_Toc436619267"/>
      <w:bookmarkStart w:id="93" w:name="_Toc451844197"/>
      <w:r>
        <w:br w:type="page"/>
      </w:r>
      <w:bookmarkStart w:id="94" w:name="_Toc466346626"/>
      <w:bookmarkStart w:id="95" w:name="_Toc466348861"/>
      <w:bookmarkStart w:id="96" w:name="_Toc466352971"/>
      <w:bookmarkStart w:id="97" w:name="_Toc472222539"/>
      <w:bookmarkStart w:id="98" w:name="_Toc459205415"/>
      <w:bookmarkStart w:id="99" w:name="_Toc85411630"/>
      <w:r>
        <w:lastRenderedPageBreak/>
        <w:t>Annex A</w:t>
      </w:r>
      <w:proofErr w:type="gramStart"/>
      <w:r>
        <w:t>:</w:t>
      </w:r>
      <w:proofErr w:type="gramEnd"/>
      <w:r>
        <w:br/>
        <w:t>Change history</w:t>
      </w:r>
      <w:bookmarkEnd w:id="47"/>
      <w:bookmarkEnd w:id="48"/>
      <w:bookmarkEnd w:id="94"/>
      <w:bookmarkEnd w:id="95"/>
      <w:bookmarkEnd w:id="96"/>
      <w:bookmarkEnd w:id="97"/>
      <w:bookmarkEnd w:id="98"/>
      <w:bookmarkEnd w:id="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00"/>
        <w:gridCol w:w="900"/>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C2186C">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00"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900"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C21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77777777" w:rsidR="003D20B9" w:rsidRPr="00C2186C" w:rsidRDefault="008C08D9" w:rsidP="00BD0FB4">
            <w:pPr>
              <w:pStyle w:val="TAC"/>
              <w:rPr>
                <w:snapToGrid w:val="0"/>
                <w:sz w:val="14"/>
                <w:szCs w:val="14"/>
                <w:lang w:val="en-AU"/>
              </w:rPr>
            </w:pPr>
            <w:r w:rsidRPr="00C2186C">
              <w:rPr>
                <w:snapToGrid w:val="0"/>
                <w:sz w:val="14"/>
                <w:szCs w:val="14"/>
                <w:lang w:val="en-AU"/>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77777777" w:rsidR="003D20B9" w:rsidRPr="00C2186C" w:rsidRDefault="003D20B9" w:rsidP="00BD0FB4">
            <w:pPr>
              <w:pStyle w:val="TAC"/>
              <w:rPr>
                <w:snapToGrid w:val="0"/>
                <w:sz w:val="14"/>
                <w:szCs w:val="14"/>
                <w:lang w:val="en-AU"/>
              </w:rPr>
            </w:pPr>
          </w:p>
        </w:tc>
      </w:tr>
      <w:tr w:rsidR="003D20B9" w:rsidRPr="005B7D29" w14:paraId="09A09E3B" w14:textId="77777777" w:rsidTr="00C21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33"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34"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35" w14:textId="77777777" w:rsidR="003D20B9" w:rsidRPr="00C2186C" w:rsidRDefault="003D20B9" w:rsidP="00BD0FB4">
            <w:pPr>
              <w:pStyle w:val="TAL"/>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36"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37"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38" w14:textId="77777777" w:rsidR="003D20B9" w:rsidRPr="00C2186C" w:rsidRDefault="003D20B9" w:rsidP="00BD0FB4">
            <w:pPr>
              <w:pStyle w:val="TAL"/>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9" w14:textId="77777777" w:rsidR="003D20B9" w:rsidRPr="00C2186C" w:rsidRDefault="003D20B9" w:rsidP="00BD0FB4">
            <w:pPr>
              <w:pStyle w:val="TAC"/>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A" w14:textId="77777777" w:rsidR="003D20B9" w:rsidRPr="00C2186C" w:rsidRDefault="003D20B9" w:rsidP="00BD0FB4">
            <w:pPr>
              <w:pStyle w:val="TAC"/>
              <w:rPr>
                <w:snapToGrid w:val="0"/>
                <w:sz w:val="14"/>
                <w:szCs w:val="14"/>
                <w:lang w:val="en-AU"/>
              </w:rPr>
            </w:pPr>
          </w:p>
        </w:tc>
      </w:tr>
      <w:tr w:rsidR="003D20B9" w:rsidRPr="005B7D29" w14:paraId="09A09E44" w14:textId="77777777" w:rsidTr="00C21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3C" w14:textId="77777777" w:rsidR="003D20B9" w:rsidRPr="00C2186C" w:rsidRDefault="003D20B9" w:rsidP="00BD0FB4">
            <w:pPr>
              <w:pStyle w:val="TAL"/>
              <w:rPr>
                <w:snapToGrid w:val="0"/>
                <w:color w:val="00000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3D" w14:textId="77777777" w:rsidR="003D20B9" w:rsidRPr="00C2186C" w:rsidRDefault="003D20B9" w:rsidP="00BD0FB4">
            <w:pPr>
              <w:pStyle w:val="TAL"/>
              <w:rPr>
                <w:snapToGrid w:val="0"/>
                <w:color w:val="00000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3E" w14:textId="77777777" w:rsidR="003D20B9" w:rsidRPr="00C2186C" w:rsidRDefault="003D20B9" w:rsidP="00BD0FB4">
            <w:pPr>
              <w:pStyle w:val="TAL"/>
              <w:rPr>
                <w:snapToGrid w:val="0"/>
                <w:color w:val="00000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3F" w14:textId="77777777" w:rsidR="003D20B9" w:rsidRPr="00C2186C" w:rsidRDefault="003D20B9" w:rsidP="00BD0FB4">
            <w:pPr>
              <w:pStyle w:val="TAC"/>
              <w:rPr>
                <w:snapToGrid w:val="0"/>
                <w:color w:val="00000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40" w14:textId="77777777" w:rsidR="003D20B9" w:rsidRPr="00C2186C" w:rsidRDefault="003D20B9" w:rsidP="00BD0FB4">
            <w:pPr>
              <w:pStyle w:val="TAC"/>
              <w:rPr>
                <w:snapToGrid w:val="0"/>
                <w:color w:val="00000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41" w14:textId="77777777" w:rsidR="003D20B9" w:rsidRPr="00C2186C" w:rsidRDefault="003D20B9" w:rsidP="00BD0FB4">
            <w:pPr>
              <w:pStyle w:val="TAL"/>
              <w:rPr>
                <w:snapToGrid w:val="0"/>
                <w:color w:val="00000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42" w14:textId="77777777" w:rsidR="003D20B9" w:rsidRPr="00C2186C" w:rsidRDefault="003D20B9" w:rsidP="00BD0FB4">
            <w:pPr>
              <w:pStyle w:val="TAC"/>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43" w14:textId="77777777" w:rsidR="003D20B9" w:rsidRPr="00C2186C" w:rsidRDefault="003D20B9" w:rsidP="00BD0FB4">
            <w:pPr>
              <w:pStyle w:val="TAC"/>
              <w:rPr>
                <w:snapToGrid w:val="0"/>
                <w:sz w:val="14"/>
                <w:szCs w:val="14"/>
                <w:lang w:val="en-AU"/>
              </w:rPr>
            </w:pPr>
          </w:p>
        </w:tc>
      </w:tr>
      <w:tr w:rsidR="003D20B9" w:rsidRPr="005B7D29" w14:paraId="09A09E4D" w14:textId="77777777" w:rsidTr="00C21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45" w14:textId="77777777" w:rsidR="003D20B9" w:rsidRPr="00C2186C" w:rsidRDefault="003D20B9" w:rsidP="00BD0FB4">
            <w:pPr>
              <w:pStyle w:val="TAL"/>
              <w:rPr>
                <w:snapToGrid w:val="0"/>
                <w:color w:val="00000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46" w14:textId="77777777" w:rsidR="003D20B9" w:rsidRPr="00C2186C" w:rsidRDefault="003D20B9" w:rsidP="00BD0FB4">
            <w:pPr>
              <w:pStyle w:val="TAL"/>
              <w:rPr>
                <w:snapToGrid w:val="0"/>
                <w:color w:val="00000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47" w14:textId="77777777" w:rsidR="003D20B9" w:rsidRPr="00C2186C" w:rsidRDefault="003D20B9" w:rsidP="00BD0FB4">
            <w:pPr>
              <w:pStyle w:val="TAL"/>
              <w:rPr>
                <w:snapToGrid w:val="0"/>
                <w:color w:val="00000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48" w14:textId="77777777" w:rsidR="003D20B9" w:rsidRPr="00C2186C" w:rsidRDefault="003D20B9" w:rsidP="00BD0FB4">
            <w:pPr>
              <w:pStyle w:val="TAC"/>
              <w:rPr>
                <w:snapToGrid w:val="0"/>
                <w:color w:val="00000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49" w14:textId="77777777" w:rsidR="003D20B9" w:rsidRPr="00C2186C" w:rsidRDefault="003D20B9" w:rsidP="00BD0FB4">
            <w:pPr>
              <w:pStyle w:val="TAC"/>
              <w:rPr>
                <w:snapToGrid w:val="0"/>
                <w:color w:val="00000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4A" w14:textId="77777777" w:rsidR="003D20B9" w:rsidRPr="00C2186C" w:rsidRDefault="003D20B9" w:rsidP="00BD0FB4">
            <w:pPr>
              <w:pStyle w:val="TAL"/>
              <w:rPr>
                <w:snapToGrid w:val="0"/>
                <w:color w:val="00000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4B" w14:textId="77777777" w:rsidR="003D20B9" w:rsidRPr="00C2186C" w:rsidRDefault="003D20B9" w:rsidP="00BD0FB4">
            <w:pPr>
              <w:pStyle w:val="TAC"/>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4C" w14:textId="77777777" w:rsidR="003D20B9" w:rsidRPr="00C2186C" w:rsidRDefault="003D20B9" w:rsidP="00BD0FB4">
            <w:pPr>
              <w:pStyle w:val="TAC"/>
              <w:rPr>
                <w:snapToGrid w:val="0"/>
                <w:sz w:val="14"/>
                <w:szCs w:val="14"/>
                <w:lang w:val="en-AU"/>
              </w:rPr>
            </w:pPr>
          </w:p>
        </w:tc>
      </w:tr>
      <w:tr w:rsidR="003D20B9" w:rsidRPr="005B7D29" w14:paraId="09A09E56" w14:textId="77777777" w:rsidTr="00C2186C">
        <w:tc>
          <w:tcPr>
            <w:tcW w:w="630" w:type="dxa"/>
            <w:shd w:val="solid" w:color="FFFFFF" w:fill="auto"/>
          </w:tcPr>
          <w:p w14:paraId="09A09E4E" w14:textId="77777777" w:rsidR="003D20B9" w:rsidRPr="00C2186C" w:rsidRDefault="003D20B9" w:rsidP="00BD0FB4">
            <w:pPr>
              <w:pStyle w:val="TAL"/>
              <w:rPr>
                <w:snapToGrid w:val="0"/>
                <w:sz w:val="14"/>
                <w:szCs w:val="14"/>
                <w:lang w:val="en-AU"/>
              </w:rPr>
            </w:pPr>
          </w:p>
        </w:tc>
        <w:tc>
          <w:tcPr>
            <w:tcW w:w="900" w:type="dxa"/>
            <w:shd w:val="solid" w:color="FFFFFF" w:fill="auto"/>
          </w:tcPr>
          <w:p w14:paraId="09A09E4F" w14:textId="77777777" w:rsidR="003D20B9" w:rsidRPr="00C2186C" w:rsidRDefault="003D20B9" w:rsidP="00BD0FB4">
            <w:pPr>
              <w:pStyle w:val="TAL"/>
              <w:rPr>
                <w:snapToGrid w:val="0"/>
                <w:sz w:val="14"/>
                <w:szCs w:val="14"/>
                <w:lang w:val="en-AU"/>
              </w:rPr>
            </w:pPr>
          </w:p>
        </w:tc>
        <w:tc>
          <w:tcPr>
            <w:tcW w:w="900" w:type="dxa"/>
            <w:shd w:val="solid" w:color="FFFFFF" w:fill="auto"/>
          </w:tcPr>
          <w:p w14:paraId="09A09E50" w14:textId="77777777" w:rsidR="003D20B9" w:rsidRPr="00C2186C" w:rsidRDefault="003D20B9" w:rsidP="00BD0FB4">
            <w:pPr>
              <w:pStyle w:val="TAL"/>
              <w:rPr>
                <w:snapToGrid w:val="0"/>
                <w:sz w:val="14"/>
                <w:szCs w:val="14"/>
                <w:lang w:val="en-AU"/>
              </w:rPr>
            </w:pPr>
          </w:p>
        </w:tc>
        <w:tc>
          <w:tcPr>
            <w:tcW w:w="450" w:type="dxa"/>
            <w:shd w:val="solid" w:color="FFFFFF" w:fill="auto"/>
          </w:tcPr>
          <w:p w14:paraId="09A09E51" w14:textId="77777777" w:rsidR="003D20B9" w:rsidRPr="00C2186C" w:rsidRDefault="003D20B9" w:rsidP="00BD0FB4">
            <w:pPr>
              <w:pStyle w:val="TAC"/>
              <w:rPr>
                <w:snapToGrid w:val="0"/>
                <w:sz w:val="14"/>
                <w:szCs w:val="14"/>
                <w:lang w:val="en-AU"/>
              </w:rPr>
            </w:pPr>
          </w:p>
        </w:tc>
        <w:tc>
          <w:tcPr>
            <w:tcW w:w="450" w:type="dxa"/>
            <w:shd w:val="solid" w:color="FFFFFF" w:fill="auto"/>
          </w:tcPr>
          <w:p w14:paraId="09A09E52" w14:textId="77777777" w:rsidR="003D20B9" w:rsidRPr="00C2186C" w:rsidRDefault="003D20B9" w:rsidP="00BD0FB4">
            <w:pPr>
              <w:pStyle w:val="TAC"/>
              <w:rPr>
                <w:snapToGrid w:val="0"/>
                <w:sz w:val="14"/>
                <w:szCs w:val="14"/>
                <w:lang w:val="en-AU"/>
              </w:rPr>
            </w:pPr>
          </w:p>
        </w:tc>
        <w:tc>
          <w:tcPr>
            <w:tcW w:w="4892" w:type="dxa"/>
            <w:shd w:val="solid" w:color="FFFFFF" w:fill="auto"/>
          </w:tcPr>
          <w:p w14:paraId="09A09E53" w14:textId="77777777" w:rsidR="003D20B9" w:rsidRPr="00C2186C" w:rsidRDefault="003D20B9" w:rsidP="00BD0FB4">
            <w:pPr>
              <w:pStyle w:val="TAL"/>
              <w:rPr>
                <w:snapToGrid w:val="0"/>
                <w:sz w:val="14"/>
                <w:szCs w:val="14"/>
                <w:lang w:val="en-AU"/>
              </w:rPr>
            </w:pPr>
          </w:p>
        </w:tc>
        <w:tc>
          <w:tcPr>
            <w:tcW w:w="567" w:type="dxa"/>
            <w:shd w:val="solid" w:color="FFFFFF" w:fill="auto"/>
          </w:tcPr>
          <w:p w14:paraId="09A09E54" w14:textId="77777777" w:rsidR="003D20B9" w:rsidRPr="00C2186C" w:rsidRDefault="003D20B9" w:rsidP="00BD0FB4">
            <w:pPr>
              <w:pStyle w:val="TAC"/>
              <w:rPr>
                <w:snapToGrid w:val="0"/>
                <w:sz w:val="14"/>
                <w:szCs w:val="14"/>
                <w:lang w:val="en-AU"/>
              </w:rPr>
            </w:pPr>
          </w:p>
        </w:tc>
        <w:tc>
          <w:tcPr>
            <w:tcW w:w="567" w:type="dxa"/>
            <w:shd w:val="solid" w:color="FFFFFF" w:fill="auto"/>
          </w:tcPr>
          <w:p w14:paraId="09A09E55" w14:textId="77777777" w:rsidR="003D20B9" w:rsidRPr="00C2186C" w:rsidRDefault="003D20B9" w:rsidP="00BD0FB4">
            <w:pPr>
              <w:pStyle w:val="TAC"/>
              <w:rPr>
                <w:snapToGrid w:val="0"/>
                <w:sz w:val="14"/>
                <w:szCs w:val="14"/>
                <w:lang w:val="en-AU"/>
              </w:rPr>
            </w:pPr>
          </w:p>
        </w:tc>
      </w:tr>
      <w:tr w:rsidR="003D20B9" w:rsidRPr="005B7D29" w14:paraId="09A09E5F" w14:textId="77777777" w:rsidTr="00C2186C">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57"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58"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59" w14:textId="77777777" w:rsidR="003D20B9" w:rsidRPr="00C2186C" w:rsidRDefault="003D20B9" w:rsidP="00BD0FB4">
            <w:pPr>
              <w:pStyle w:val="TAL"/>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5A"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5B"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5C" w14:textId="77777777" w:rsidR="003D20B9" w:rsidRPr="00C2186C" w:rsidRDefault="003D20B9" w:rsidP="00BD0FB4">
            <w:pPr>
              <w:pStyle w:val="TAL"/>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5D" w14:textId="77777777" w:rsidR="003D20B9" w:rsidRPr="00C2186C" w:rsidRDefault="003D20B9" w:rsidP="00BD0FB4">
            <w:pPr>
              <w:pStyle w:val="TAC"/>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5E" w14:textId="77777777" w:rsidR="003D20B9" w:rsidRPr="00C2186C" w:rsidRDefault="003D20B9" w:rsidP="00BD0FB4">
            <w:pPr>
              <w:pStyle w:val="TAC"/>
              <w:rPr>
                <w:snapToGrid w:val="0"/>
                <w:sz w:val="14"/>
                <w:szCs w:val="14"/>
                <w:lang w:val="en-AU"/>
              </w:rPr>
            </w:pPr>
          </w:p>
        </w:tc>
      </w:tr>
      <w:tr w:rsidR="003D20B9" w:rsidRPr="005B7D29" w14:paraId="09A09E68" w14:textId="77777777" w:rsidTr="00C2186C">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60"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61"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62" w14:textId="77777777" w:rsidR="003D20B9" w:rsidRPr="00C2186C" w:rsidRDefault="003D20B9" w:rsidP="00BD0FB4">
            <w:pPr>
              <w:pStyle w:val="TAL"/>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63"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64"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65" w14:textId="77777777" w:rsidR="003D20B9" w:rsidRPr="00C2186C" w:rsidRDefault="003D20B9" w:rsidP="00BD0FB4">
            <w:pPr>
              <w:pStyle w:val="TAL"/>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66" w14:textId="77777777" w:rsidR="003D20B9" w:rsidRPr="00C2186C" w:rsidRDefault="003D20B9" w:rsidP="00BD0FB4">
            <w:pPr>
              <w:pStyle w:val="TAC"/>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67" w14:textId="77777777" w:rsidR="003D20B9" w:rsidRPr="00C2186C" w:rsidRDefault="003D20B9" w:rsidP="00BD0FB4">
            <w:pPr>
              <w:pStyle w:val="TAC"/>
              <w:rPr>
                <w:snapToGrid w:val="0"/>
                <w:sz w:val="14"/>
                <w:szCs w:val="14"/>
                <w:lang w:val="en-AU"/>
              </w:rPr>
            </w:pPr>
          </w:p>
        </w:tc>
      </w:tr>
      <w:tr w:rsidR="003D20B9" w:rsidRPr="005B7D29" w14:paraId="09A09E71" w14:textId="77777777" w:rsidTr="00C2186C">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69"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6A"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6B" w14:textId="77777777" w:rsidR="003D20B9" w:rsidRPr="00C2186C" w:rsidRDefault="003D20B9" w:rsidP="00BD0FB4">
            <w:pPr>
              <w:pStyle w:val="TAL"/>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6C"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6D"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6E" w14:textId="77777777" w:rsidR="003D20B9" w:rsidRPr="00C2186C" w:rsidRDefault="003D20B9" w:rsidP="00BD0FB4">
            <w:pPr>
              <w:pStyle w:val="TAL"/>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6F" w14:textId="77777777" w:rsidR="003D20B9" w:rsidRPr="00C2186C" w:rsidRDefault="003D20B9" w:rsidP="00BD0FB4">
            <w:pPr>
              <w:pStyle w:val="TAC"/>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70" w14:textId="77777777" w:rsidR="003D20B9" w:rsidRPr="00C2186C" w:rsidRDefault="003D20B9" w:rsidP="00BD0FB4">
            <w:pPr>
              <w:pStyle w:val="TAC"/>
              <w:rPr>
                <w:snapToGrid w:val="0"/>
                <w:sz w:val="14"/>
                <w:szCs w:val="14"/>
                <w:lang w:val="en-AU"/>
              </w:rPr>
            </w:pPr>
          </w:p>
        </w:tc>
      </w:tr>
      <w:tr w:rsidR="003D20B9" w:rsidRPr="005B7D29" w14:paraId="09A09E7A" w14:textId="77777777" w:rsidTr="00C2186C">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72"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73" w14:textId="77777777" w:rsidR="003D20B9" w:rsidRPr="00C2186C" w:rsidRDefault="003D20B9" w:rsidP="00BD0FB4">
            <w:pPr>
              <w:pStyle w:val="TAL"/>
              <w:rPr>
                <w:snapToGrid w:val="0"/>
                <w:sz w:val="14"/>
                <w:szCs w:val="14"/>
                <w:lang w:val="en-AU"/>
              </w:rPr>
            </w:pP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9A09E74" w14:textId="77777777" w:rsidR="003D20B9" w:rsidRPr="00C2186C" w:rsidRDefault="003D20B9" w:rsidP="00BD0FB4">
            <w:pPr>
              <w:pStyle w:val="TAL"/>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75"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76"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77" w14:textId="77777777" w:rsidR="003D20B9" w:rsidRPr="00C2186C" w:rsidRDefault="003D20B9" w:rsidP="00BD0FB4">
            <w:pPr>
              <w:pStyle w:val="TAL"/>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78" w14:textId="77777777" w:rsidR="003D20B9" w:rsidRPr="00C2186C" w:rsidRDefault="003D20B9" w:rsidP="00BD0FB4">
            <w:pPr>
              <w:pStyle w:val="TAC"/>
              <w:rPr>
                <w:snapToGrid w:val="0"/>
                <w:sz w:val="14"/>
                <w:szCs w:val="14"/>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79" w14:textId="77777777" w:rsidR="003D20B9" w:rsidRPr="00C2186C" w:rsidRDefault="003D20B9" w:rsidP="00BD0FB4">
            <w:pPr>
              <w:pStyle w:val="TAC"/>
              <w:rPr>
                <w:snapToGrid w:val="0"/>
                <w:sz w:val="14"/>
                <w:szCs w:val="14"/>
                <w:lang w:val="en-AU"/>
              </w:rPr>
            </w:pPr>
          </w:p>
        </w:tc>
      </w:t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tbl>
    <w:p w14:paraId="09A09E7B" w14:textId="77777777" w:rsidR="003D20B9" w:rsidRDefault="003D20B9" w:rsidP="003D20B9"/>
    <w:p w14:paraId="09A09E7C" w14:textId="77777777" w:rsidR="003D20B9" w:rsidRDefault="003D20B9" w:rsidP="003D20B9"/>
    <w:p w14:paraId="09A09E7D" w14:textId="77777777" w:rsidR="00E8629F" w:rsidRPr="00235394" w:rsidRDefault="00E8629F">
      <w:pPr>
        <w:pStyle w:val="EW"/>
      </w:pPr>
    </w:p>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81CFA" w14:textId="77777777" w:rsidR="001D6007" w:rsidRDefault="001D6007">
      <w:r>
        <w:separator/>
      </w:r>
    </w:p>
  </w:endnote>
  <w:endnote w:type="continuationSeparator" w:id="0">
    <w:p w14:paraId="4FBE0EEC" w14:textId="77777777" w:rsidR="001D6007" w:rsidRDefault="001D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09E90"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657F9" w14:textId="77777777" w:rsidR="001D6007" w:rsidRDefault="001D6007">
      <w:r>
        <w:separator/>
      </w:r>
    </w:p>
  </w:footnote>
  <w:footnote w:type="continuationSeparator" w:id="0">
    <w:p w14:paraId="347481E3" w14:textId="77777777" w:rsidR="001D6007" w:rsidRDefault="001D6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09E8C" w14:textId="102AAEE9"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B43114">
      <w:t>3GPP TR 36.779 V0.0.1 (2021-10)</w:t>
    </w:r>
    <w:r>
      <w:fldChar w:fldCharType="end"/>
    </w:r>
  </w:p>
  <w:p w14:paraId="09A09E8D"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B43114">
      <w:t>6</w:t>
    </w:r>
    <w:r>
      <w:fldChar w:fldCharType="end"/>
    </w:r>
  </w:p>
  <w:p w14:paraId="09A09E8E" w14:textId="131AF751" w:rsidR="00E8629F" w:rsidRDefault="00E8629F">
    <w:pPr>
      <w:pStyle w:val="Header"/>
      <w:framePr w:wrap="auto" w:vAnchor="text" w:hAnchor="margin" w:y="1"/>
      <w:widowControl/>
    </w:pPr>
    <w:r>
      <w:fldChar w:fldCharType="begin"/>
    </w:r>
    <w:r>
      <w:instrText xml:space="preserve"> STYLEREF ZGSM </w:instrText>
    </w:r>
    <w:r>
      <w:fldChar w:fldCharType="separate"/>
    </w:r>
    <w:r w:rsidR="00B43114">
      <w:t>Release 17</w:t>
    </w:r>
    <w:r>
      <w:fldChar w:fldCharType="end"/>
    </w:r>
  </w:p>
  <w:p w14:paraId="09A09E8F" w14:textId="77777777"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35757"/>
    <w:rsid w:val="000807A6"/>
    <w:rsid w:val="00093E7E"/>
    <w:rsid w:val="000D6CFC"/>
    <w:rsid w:val="00153528"/>
    <w:rsid w:val="0018350C"/>
    <w:rsid w:val="001A08AA"/>
    <w:rsid w:val="001A3120"/>
    <w:rsid w:val="001C3A35"/>
    <w:rsid w:val="001D6007"/>
    <w:rsid w:val="001E72DC"/>
    <w:rsid w:val="001F56F5"/>
    <w:rsid w:val="00212373"/>
    <w:rsid w:val="002138EA"/>
    <w:rsid w:val="00214FBD"/>
    <w:rsid w:val="00222897"/>
    <w:rsid w:val="00235394"/>
    <w:rsid w:val="0026179F"/>
    <w:rsid w:val="00274E1A"/>
    <w:rsid w:val="00282213"/>
    <w:rsid w:val="002F3DD7"/>
    <w:rsid w:val="002F4093"/>
    <w:rsid w:val="00367724"/>
    <w:rsid w:val="003D20B9"/>
    <w:rsid w:val="00400290"/>
    <w:rsid w:val="00407EFA"/>
    <w:rsid w:val="00436F09"/>
    <w:rsid w:val="00444225"/>
    <w:rsid w:val="004A17C7"/>
    <w:rsid w:val="004F7A3D"/>
    <w:rsid w:val="00505BFA"/>
    <w:rsid w:val="0056097A"/>
    <w:rsid w:val="00572957"/>
    <w:rsid w:val="00580D8E"/>
    <w:rsid w:val="00645857"/>
    <w:rsid w:val="006856E5"/>
    <w:rsid w:val="006B0D02"/>
    <w:rsid w:val="006D4DBA"/>
    <w:rsid w:val="0070646B"/>
    <w:rsid w:val="007066FA"/>
    <w:rsid w:val="00707941"/>
    <w:rsid w:val="007D6048"/>
    <w:rsid w:val="007F0E1E"/>
    <w:rsid w:val="007F62EA"/>
    <w:rsid w:val="00836C44"/>
    <w:rsid w:val="00893454"/>
    <w:rsid w:val="008C08D9"/>
    <w:rsid w:val="008C60E9"/>
    <w:rsid w:val="008E4FD1"/>
    <w:rsid w:val="008E6196"/>
    <w:rsid w:val="008F7D93"/>
    <w:rsid w:val="00931702"/>
    <w:rsid w:val="00983910"/>
    <w:rsid w:val="009C0727"/>
    <w:rsid w:val="009D15EB"/>
    <w:rsid w:val="009D615B"/>
    <w:rsid w:val="00A17573"/>
    <w:rsid w:val="00A65439"/>
    <w:rsid w:val="00A72864"/>
    <w:rsid w:val="00A81B15"/>
    <w:rsid w:val="00A85DBC"/>
    <w:rsid w:val="00AB3F85"/>
    <w:rsid w:val="00AF3E13"/>
    <w:rsid w:val="00AF467B"/>
    <w:rsid w:val="00B2248D"/>
    <w:rsid w:val="00B43114"/>
    <w:rsid w:val="00B8446C"/>
    <w:rsid w:val="00BD0FB4"/>
    <w:rsid w:val="00BD5B5F"/>
    <w:rsid w:val="00C2186C"/>
    <w:rsid w:val="00C77E67"/>
    <w:rsid w:val="00C84DD7"/>
    <w:rsid w:val="00CC3C08"/>
    <w:rsid w:val="00D25600"/>
    <w:rsid w:val="00D520E4"/>
    <w:rsid w:val="00D54126"/>
    <w:rsid w:val="00D57DFA"/>
    <w:rsid w:val="00D95E52"/>
    <w:rsid w:val="00DD0C2C"/>
    <w:rsid w:val="00DD4B18"/>
    <w:rsid w:val="00E55ABC"/>
    <w:rsid w:val="00E57B74"/>
    <w:rsid w:val="00E8629F"/>
    <w:rsid w:val="00EA3C24"/>
    <w:rsid w:val="00F072D8"/>
    <w:rsid w:val="00F25E59"/>
    <w:rsid w:val="00F418A1"/>
    <w:rsid w:val="00F4252B"/>
    <w:rsid w:val="00F45F9B"/>
    <w:rsid w:val="00F63DE8"/>
    <w:rsid w:val="00FA18D0"/>
    <w:rsid w:val="00FC051F"/>
    <w:rsid w:val="00FE3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rsid w:val="00436F09"/>
    <w:rPr>
      <w:rFonts w:ascii="Arial" w:hAnsi="Arial"/>
      <w:b/>
      <w:lang w:val="en-GB" w:eastAsia="en-US"/>
    </w:rPr>
  </w:style>
  <w:style w:type="character" w:customStyle="1" w:styleId="B2Char">
    <w:name w:val="B2 Char"/>
    <w:link w:val="B2"/>
    <w:locked/>
    <w:rsid w:val="00436F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rsid w:val="00436F09"/>
    <w:rPr>
      <w:rFonts w:ascii="Arial" w:hAnsi="Arial"/>
      <w:b/>
      <w:lang w:val="en-GB" w:eastAsia="en-US"/>
    </w:rPr>
  </w:style>
  <w:style w:type="character" w:customStyle="1" w:styleId="B2Char">
    <w:name w:val="B2 Char"/>
    <w:link w:val="B2"/>
    <w:locked/>
    <w:rsid w:val="00436F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fcc.gov/wireless/bureau-divisions/mobility-division/lower-700-mhz-service"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5.emf"/><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CC6BE-5472-42EE-9A4A-30E135B0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11438</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4</cp:revision>
  <dcterms:created xsi:type="dcterms:W3CDTF">2021-10-21T02:44:00Z</dcterms:created>
  <dcterms:modified xsi:type="dcterms:W3CDTF">2021-10-22T00:30:00Z</dcterms:modified>
</cp:coreProperties>
</file>